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B0944" w14:textId="0DD0256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35043" w:rsidRPr="001A659D">
        <w:rPr>
          <w:rFonts w:ascii="Arial" w:hAnsi="Arial" w:cs="Arial"/>
          <w:b/>
          <w:sz w:val="24"/>
          <w:szCs w:val="24"/>
        </w:rPr>
        <w:t>8</w:t>
      </w:r>
      <w:r w:rsidR="0049132C">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77CF" w:rsidRPr="004977CF">
        <w:rPr>
          <w:rFonts w:ascii="Arial" w:hAnsi="Arial" w:cs="Arial"/>
          <w:b/>
          <w:sz w:val="24"/>
          <w:szCs w:val="24"/>
        </w:rPr>
        <w:t>RP-192767</w:t>
      </w:r>
    </w:p>
    <w:p w14:paraId="2FB40F90" w14:textId="3A6ACE34" w:rsidR="00735043" w:rsidRDefault="0049132C" w:rsidP="00735043">
      <w:pPr>
        <w:pStyle w:val="CRCoverPage"/>
        <w:tabs>
          <w:tab w:val="right" w:pos="9639"/>
        </w:tabs>
        <w:spacing w:after="0"/>
        <w:rPr>
          <w:b/>
          <w:noProof/>
          <w:sz w:val="24"/>
        </w:rPr>
      </w:pPr>
      <w:proofErr w:type="spellStart"/>
      <w:r w:rsidRPr="0049132C">
        <w:rPr>
          <w:rFonts w:cs="Arial"/>
          <w:b/>
          <w:sz w:val="24"/>
          <w:szCs w:val="24"/>
        </w:rPr>
        <w:t>Sitges</w:t>
      </w:r>
      <w:proofErr w:type="spellEnd"/>
      <w:r w:rsidRPr="0049132C">
        <w:rPr>
          <w:rFonts w:cs="Arial"/>
          <w:b/>
          <w:sz w:val="24"/>
          <w:szCs w:val="24"/>
        </w:rPr>
        <w:t>, Spain, December 9-12, 2019</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7777777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5807F9">
        <w:rPr>
          <w:rFonts w:ascii="Arial" w:hAnsi="Arial" w:cs="Arial"/>
          <w:lang w:eastAsia="ja-JP"/>
        </w:rPr>
        <w:t>5</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7475568F" w:rsidR="00B6300F" w:rsidRPr="00CD5540" w:rsidRDefault="00654C0F" w:rsidP="008836AC">
            <w:pPr>
              <w:tabs>
                <w:tab w:val="left" w:pos="567"/>
              </w:tabs>
              <w:spacing w:after="0"/>
              <w:rPr>
                <w:rFonts w:ascii="Arial" w:hAnsi="Arial" w:cs="Arial"/>
                <w:lang w:eastAsia="ja-JP"/>
              </w:rPr>
            </w:pPr>
            <w:r w:rsidRPr="00654C0F">
              <w:rPr>
                <w:rFonts w:ascii="Arial" w:hAnsi="Arial" w:cs="Arial"/>
                <w:lang w:eastAsia="ja-JP"/>
              </w:rPr>
              <w:t>RP-19</w:t>
            </w:r>
            <w:r w:rsidR="0049132C" w:rsidRPr="0049132C">
              <w:rPr>
                <w:rFonts w:ascii="Arial" w:hAnsi="Arial" w:cs="Arial"/>
                <w:lang w:eastAsia="ja-JP"/>
              </w:rPr>
              <w:t>1729</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70ABC789"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C612E7">
              <w:rPr>
                <w:rFonts w:ascii="Arial" w:hAnsi="Arial" w:cs="Arial"/>
                <w:lang w:eastAsia="ja-JP"/>
              </w:rPr>
              <w:t>03</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20</w:t>
            </w:r>
          </w:p>
        </w:tc>
        <w:tc>
          <w:tcPr>
            <w:tcW w:w="2268" w:type="dxa"/>
          </w:tcPr>
          <w:p w14:paraId="306682D1" w14:textId="0BD87139"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C612E7">
              <w:rPr>
                <w:rFonts w:ascii="Arial" w:hAnsi="Arial" w:cs="Arial"/>
                <w:lang w:eastAsia="ja-JP"/>
              </w:rPr>
              <w:t>03</w:t>
            </w:r>
            <w:r w:rsidR="007E50E9" w:rsidRPr="00CD5540">
              <w:rPr>
                <w:rFonts w:ascii="Arial" w:hAnsi="Arial" w:cs="Arial"/>
                <w:lang w:eastAsia="ja-JP"/>
              </w:rPr>
              <w:t>/20</w:t>
            </w:r>
            <w:r w:rsidR="00C612E7">
              <w:rPr>
                <w:rFonts w:ascii="Arial" w:hAnsi="Arial" w:cs="Arial"/>
                <w:lang w:eastAsia="ja-JP"/>
              </w:rPr>
              <w:t>20</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6B109C58" w:rsidR="00871653" w:rsidRPr="00CD5540" w:rsidRDefault="00170E3B" w:rsidP="008836AC">
            <w:pPr>
              <w:tabs>
                <w:tab w:val="left" w:pos="567"/>
              </w:tabs>
              <w:spacing w:after="0"/>
              <w:rPr>
                <w:rFonts w:ascii="Arial" w:hAnsi="Arial" w:cs="Arial"/>
                <w:lang w:eastAsia="ja-JP"/>
              </w:rPr>
            </w:pPr>
            <w:r>
              <w:rPr>
                <w:rFonts w:ascii="Arial" w:hAnsi="Arial" w:cs="Arial"/>
                <w:color w:val="00B050"/>
                <w:lang w:eastAsia="ja-JP"/>
              </w:rPr>
              <w:t>6</w:t>
            </w:r>
            <w:r w:rsidR="00DA3EF0" w:rsidRPr="00DA3EF0">
              <w:rPr>
                <w:rFonts w:ascii="Arial" w:hAnsi="Arial" w:cs="Arial"/>
                <w:color w:val="00B050"/>
                <w:lang w:eastAsia="ja-JP"/>
              </w:rPr>
              <w:t>5</w:t>
            </w:r>
            <w:r w:rsidR="00871653" w:rsidRPr="00DA3EF0">
              <w:rPr>
                <w:rFonts w:ascii="Arial" w:hAnsi="Arial" w:cs="Arial"/>
                <w:color w:val="00B050"/>
                <w:lang w:eastAsia="ja-JP"/>
              </w:rPr>
              <w:t>%</w:t>
            </w:r>
          </w:p>
        </w:tc>
        <w:tc>
          <w:tcPr>
            <w:tcW w:w="2268" w:type="dxa"/>
          </w:tcPr>
          <w:p w14:paraId="7FF9906F" w14:textId="0A0DB95B"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170E3B">
              <w:rPr>
                <w:rFonts w:ascii="Arial" w:hAnsi="Arial" w:cs="Arial"/>
                <w:color w:val="00B050"/>
                <w:lang w:eastAsia="ja-JP"/>
              </w:rPr>
              <w:t>6</w:t>
            </w:r>
            <w:r w:rsidR="00DA3EF0" w:rsidRPr="00DA3EF0">
              <w:rPr>
                <w:rFonts w:ascii="Arial" w:hAnsi="Arial" w:cs="Arial"/>
                <w:color w:val="00B050"/>
                <w:lang w:eastAsia="ja-JP"/>
              </w:rPr>
              <w:t>5</w:t>
            </w:r>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6F033DFD" w:rsidR="006C4E32" w:rsidRPr="008836AC" w:rsidRDefault="00735043" w:rsidP="001A248F">
            <w:pPr>
              <w:tabs>
                <w:tab w:val="left" w:pos="567"/>
              </w:tabs>
              <w:spacing w:after="0"/>
              <w:rPr>
                <w:rFonts w:ascii="Arial" w:hAnsi="Arial" w:cs="Arial"/>
              </w:rPr>
            </w:pPr>
            <w:r>
              <w:rPr>
                <w:rFonts w:ascii="Arial" w:hAnsi="Arial" w:cs="Arial"/>
              </w:rPr>
              <w:t>johannes.hejselbaek</w:t>
            </w:r>
            <w:r w:rsidR="007E50E9">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224AC7" w14:textId="77777777" w:rsidR="003B7182" w:rsidRDefault="003B7182" w:rsidP="00C17C6C">
      <w:pPr>
        <w:spacing w:after="0"/>
        <w:rPr>
          <w:rFonts w:ascii="Arial" w:hAnsi="Arial" w:cs="Arial"/>
        </w:rPr>
      </w:pP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48878540" w:rsidR="005807F9" w:rsidRDefault="005807F9" w:rsidP="005807F9">
      <w:pPr>
        <w:ind w:left="360"/>
      </w:pPr>
      <w:r>
        <w:t>New combinations were requested and are captured into WID revision</w:t>
      </w:r>
      <w:r w:rsidR="00424BDF">
        <w:t xml:space="preserve"> </w:t>
      </w:r>
      <w:r w:rsidR="00315ACE" w:rsidRPr="00315ACE">
        <w:t>RP-191728</w:t>
      </w:r>
      <w:r w:rsidR="00315ACE">
        <w:t xml:space="preserve"> </w:t>
      </w:r>
      <w:r w:rsidR="00B03ED8">
        <w:t>amended to the end of the included tables</w:t>
      </w:r>
      <w:r>
        <w:t>.</w:t>
      </w:r>
      <w:r w:rsidR="007025EC" w:rsidRPr="007025EC">
        <w:t xml:space="preserve">  </w:t>
      </w:r>
    </w:p>
    <w:p w14:paraId="371BDEFE" w14:textId="59CCD97F" w:rsidR="0071753B" w:rsidRPr="005807F9" w:rsidRDefault="0071753B" w:rsidP="005807F9">
      <w:pPr>
        <w:ind w:left="360"/>
      </w:pPr>
      <w:r>
        <w:lastRenderedPageBreak/>
        <w:t xml:space="preserve">In Table 2-1 and 2-2 status updates received from </w:t>
      </w:r>
      <w:r w:rsidR="00977EFD">
        <w:t>requests contacts</w:t>
      </w:r>
      <w:r w:rsidR="00315ACE">
        <w:t xml:space="preserve"> </w:t>
      </w:r>
      <w:r w:rsidR="00977EFD">
        <w:t xml:space="preserve">have been listed. </w:t>
      </w:r>
      <w:r>
        <w:t xml:space="preserve"> </w:t>
      </w:r>
    </w:p>
    <w:p w14:paraId="567885B8" w14:textId="28BA55EE" w:rsidR="00E72C4C" w:rsidRDefault="00E72C4C" w:rsidP="00E72C4C">
      <w:pPr>
        <w:pStyle w:val="Caption"/>
        <w:keepNext/>
      </w:pPr>
      <w:r>
        <w:lastRenderedPageBreak/>
        <w:t xml:space="preserve">Table </w:t>
      </w:r>
      <w:r w:rsidR="00CE1ECE">
        <w:t>2</w:t>
      </w:r>
      <w:r>
        <w:t xml:space="preserve">-1: Individual configuration names, proponents and supporting companies for </w:t>
      </w:r>
      <w:proofErr w:type="spellStart"/>
      <w:r>
        <w:rPr>
          <w:rFonts w:hint="eastAsia"/>
        </w:rPr>
        <w:t>DC_x-nx</w:t>
      </w:r>
      <w:proofErr w:type="spellEnd"/>
      <w:r>
        <w:rPr>
          <w:rFonts w:hint="eastAsia"/>
        </w:rPr>
        <w:t xml:space="preserve">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76"/>
        <w:gridCol w:w="551"/>
        <w:gridCol w:w="1688"/>
        <w:gridCol w:w="1751"/>
        <w:gridCol w:w="979"/>
        <w:gridCol w:w="979"/>
        <w:gridCol w:w="1670"/>
      </w:tblGrid>
      <w:tr w:rsidR="00E72C4C" w:rsidRPr="00D13850" w14:paraId="7E0C7FF0" w14:textId="77777777" w:rsidTr="00D122A6">
        <w:trPr>
          <w:cantSplit/>
        </w:trPr>
        <w:tc>
          <w:tcPr>
            <w:tcW w:w="1263" w:type="pct"/>
          </w:tcPr>
          <w:p w14:paraId="68AECC97"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lastRenderedPageBreak/>
              <w:t>CA combination</w:t>
            </w:r>
          </w:p>
        </w:tc>
        <w:tc>
          <w:tcPr>
            <w:tcW w:w="270" w:type="pct"/>
          </w:tcPr>
          <w:p w14:paraId="14EBBA8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REL-</w:t>
            </w:r>
            <w:proofErr w:type="spellStart"/>
            <w:r w:rsidRPr="00811D11">
              <w:rPr>
                <w:rFonts w:ascii="Times New Roman" w:hAnsi="Times New Roman"/>
                <w:sz w:val="20"/>
              </w:rPr>
              <w:t>indep</w:t>
            </w:r>
            <w:proofErr w:type="spellEnd"/>
            <w:r w:rsidRPr="00811D11">
              <w:rPr>
                <w:rFonts w:ascii="Times New Roman" w:hAnsi="Times New Roman"/>
                <w:sz w:val="20"/>
              </w:rPr>
              <w:t>.</w:t>
            </w:r>
          </w:p>
          <w:p w14:paraId="325EFE8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from</w:t>
            </w:r>
          </w:p>
        </w:tc>
        <w:tc>
          <w:tcPr>
            <w:tcW w:w="828" w:type="pct"/>
          </w:tcPr>
          <w:p w14:paraId="0157005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contact</w:t>
            </w:r>
          </w:p>
          <w:p w14:paraId="01B5FE01"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name, company</w:t>
            </w:r>
          </w:p>
        </w:tc>
        <w:tc>
          <w:tcPr>
            <w:tcW w:w="859" w:type="pct"/>
          </w:tcPr>
          <w:p w14:paraId="3DDE1666"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CRs provided to RAN</w:t>
            </w:r>
          </w:p>
          <w:p w14:paraId="0C0E289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 xml:space="preserve">spec: RAN4 </w:t>
            </w:r>
            <w:proofErr w:type="spellStart"/>
            <w:r w:rsidRPr="00811D11">
              <w:rPr>
                <w:rFonts w:ascii="Times New Roman" w:hAnsi="Times New Roman"/>
                <w:sz w:val="20"/>
              </w:rPr>
              <w:t>Tdoc</w:t>
            </w:r>
            <w:proofErr w:type="spellEnd"/>
          </w:p>
          <w:p w14:paraId="16374EA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(list all specs and the TR input)</w:t>
            </w:r>
          </w:p>
        </w:tc>
        <w:tc>
          <w:tcPr>
            <w:tcW w:w="480" w:type="pct"/>
          </w:tcPr>
          <w:p w14:paraId="62D0CF1B"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Core part</w:t>
            </w:r>
          </w:p>
          <w:p w14:paraId="7FA61D5D"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22C181D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480" w:type="pct"/>
          </w:tcPr>
          <w:p w14:paraId="749E846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Perf. part</w:t>
            </w:r>
          </w:p>
          <w:p w14:paraId="004A037E"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3274A25C"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819" w:type="pct"/>
          </w:tcPr>
          <w:p w14:paraId="3F8575F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open issues/comments</w:t>
            </w:r>
          </w:p>
        </w:tc>
      </w:tr>
      <w:tr w:rsidR="00170E3B" w14:paraId="44D3AD19"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1942549B"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DC_1A-3A-8A-42A_n77A_UL_1A_n77A</w:t>
            </w:r>
          </w:p>
        </w:tc>
        <w:tc>
          <w:tcPr>
            <w:tcW w:w="270" w:type="pct"/>
            <w:tcBorders>
              <w:top w:val="single" w:sz="4" w:space="0" w:color="auto"/>
              <w:left w:val="single" w:sz="4" w:space="0" w:color="auto"/>
              <w:bottom w:val="single" w:sz="4" w:space="0" w:color="auto"/>
              <w:right w:val="single" w:sz="4" w:space="0" w:color="auto"/>
            </w:tcBorders>
          </w:tcPr>
          <w:p w14:paraId="20B48D0F"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9944E9E"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998D8E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57C58655"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FBF4D1C"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8FE0A07"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Pending e-mail approval for Big CR</w:t>
            </w:r>
          </w:p>
        </w:tc>
      </w:tr>
      <w:tr w:rsidR="00170E3B" w14:paraId="6717BFE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07A469FB"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DC_1A-3A-8A-42A_n77A_UL_3A_n77A</w:t>
            </w:r>
          </w:p>
        </w:tc>
        <w:tc>
          <w:tcPr>
            <w:tcW w:w="270" w:type="pct"/>
            <w:tcBorders>
              <w:top w:val="single" w:sz="4" w:space="0" w:color="auto"/>
              <w:left w:val="single" w:sz="4" w:space="0" w:color="auto"/>
              <w:bottom w:val="single" w:sz="4" w:space="0" w:color="auto"/>
              <w:right w:val="single" w:sz="4" w:space="0" w:color="auto"/>
            </w:tcBorders>
          </w:tcPr>
          <w:p w14:paraId="49828A1D"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FF962C3"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0D4E9FB8"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1C521742"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4530869"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07657EB"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Pending e-mail approval for Big CR</w:t>
            </w:r>
          </w:p>
        </w:tc>
      </w:tr>
      <w:tr w:rsidR="00170E3B" w14:paraId="2D71B74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152A6347"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DC_1A-3A-8A-42A_n77A_UL_8A_n77A</w:t>
            </w:r>
          </w:p>
        </w:tc>
        <w:tc>
          <w:tcPr>
            <w:tcW w:w="270" w:type="pct"/>
            <w:tcBorders>
              <w:top w:val="single" w:sz="4" w:space="0" w:color="auto"/>
              <w:left w:val="single" w:sz="4" w:space="0" w:color="auto"/>
              <w:bottom w:val="single" w:sz="4" w:space="0" w:color="auto"/>
              <w:right w:val="single" w:sz="4" w:space="0" w:color="auto"/>
            </w:tcBorders>
          </w:tcPr>
          <w:p w14:paraId="162F6A85"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4162DFC"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1EEE2D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5480C76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B6E222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B209E9C"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Pending e-mail approval for Big CR</w:t>
            </w:r>
          </w:p>
        </w:tc>
      </w:tr>
      <w:tr w:rsidR="00170E3B" w14:paraId="44EDBDF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7E916C05"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DC_1A-3A-8A-42C_n77A_UL_1A_n77A</w:t>
            </w:r>
          </w:p>
        </w:tc>
        <w:tc>
          <w:tcPr>
            <w:tcW w:w="270" w:type="pct"/>
            <w:tcBorders>
              <w:top w:val="single" w:sz="4" w:space="0" w:color="auto"/>
              <w:left w:val="single" w:sz="4" w:space="0" w:color="auto"/>
              <w:bottom w:val="single" w:sz="4" w:space="0" w:color="auto"/>
              <w:right w:val="single" w:sz="4" w:space="0" w:color="auto"/>
            </w:tcBorders>
          </w:tcPr>
          <w:p w14:paraId="2BE9E95D"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7AA5DD7"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6DDEDEC3"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1A14E0FE"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E083762"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C416C8B"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Pending e-mail approval for Big CR</w:t>
            </w:r>
          </w:p>
        </w:tc>
      </w:tr>
      <w:tr w:rsidR="00170E3B" w14:paraId="58DC8F1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6F9E0379"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DC_1A-3A-8A-42C_n77A_UL_3A_n77A</w:t>
            </w:r>
          </w:p>
        </w:tc>
        <w:tc>
          <w:tcPr>
            <w:tcW w:w="270" w:type="pct"/>
            <w:tcBorders>
              <w:top w:val="single" w:sz="4" w:space="0" w:color="auto"/>
              <w:left w:val="single" w:sz="4" w:space="0" w:color="auto"/>
              <w:bottom w:val="single" w:sz="4" w:space="0" w:color="auto"/>
              <w:right w:val="single" w:sz="4" w:space="0" w:color="auto"/>
            </w:tcBorders>
          </w:tcPr>
          <w:p w14:paraId="1BF82921"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4E8752"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1AA0E55"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03F4BFE7"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F72BF68"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025E55A"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Pending e-mail approval for Big CR</w:t>
            </w:r>
          </w:p>
        </w:tc>
      </w:tr>
      <w:tr w:rsidR="00170E3B" w14:paraId="355F432B"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206AB762"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DC_1A-3A-8A-42C_n77A_UL_8A_n77A</w:t>
            </w:r>
          </w:p>
        </w:tc>
        <w:tc>
          <w:tcPr>
            <w:tcW w:w="270" w:type="pct"/>
            <w:tcBorders>
              <w:top w:val="single" w:sz="4" w:space="0" w:color="auto"/>
              <w:left w:val="single" w:sz="4" w:space="0" w:color="auto"/>
              <w:bottom w:val="single" w:sz="4" w:space="0" w:color="auto"/>
              <w:right w:val="single" w:sz="4" w:space="0" w:color="auto"/>
            </w:tcBorders>
          </w:tcPr>
          <w:p w14:paraId="3909E366"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658DC1"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11FC0CD1"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0D84706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CD8643A"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89CBE2"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Pending e-mail approval for Big CR</w:t>
            </w:r>
          </w:p>
        </w:tc>
      </w:tr>
      <w:tr w:rsidR="004977CF" w14:paraId="387F90F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9B336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DC_3A-19A-21A-42C_n77A1</w:t>
            </w:r>
          </w:p>
        </w:tc>
        <w:tc>
          <w:tcPr>
            <w:tcW w:w="270" w:type="pct"/>
            <w:tcBorders>
              <w:top w:val="single" w:sz="4" w:space="0" w:color="auto"/>
              <w:left w:val="single" w:sz="4" w:space="0" w:color="auto"/>
              <w:bottom w:val="single" w:sz="4" w:space="0" w:color="auto"/>
              <w:right w:val="single" w:sz="4" w:space="0" w:color="auto"/>
            </w:tcBorders>
          </w:tcPr>
          <w:p w14:paraId="2B43E1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638A1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59687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R4-1811507</w:t>
            </w:r>
          </w:p>
          <w:p w14:paraId="1ADFDB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1905EC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35DCB1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044BF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DC9E45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0E823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DC_3A-19A-21A-42C_n77C1</w:t>
            </w:r>
          </w:p>
        </w:tc>
        <w:tc>
          <w:tcPr>
            <w:tcW w:w="270" w:type="pct"/>
            <w:tcBorders>
              <w:top w:val="single" w:sz="4" w:space="0" w:color="auto"/>
              <w:left w:val="single" w:sz="4" w:space="0" w:color="auto"/>
              <w:bottom w:val="single" w:sz="4" w:space="0" w:color="auto"/>
              <w:right w:val="single" w:sz="4" w:space="0" w:color="auto"/>
            </w:tcBorders>
          </w:tcPr>
          <w:p w14:paraId="349857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3653B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DA11E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R4-1811507</w:t>
            </w:r>
          </w:p>
          <w:p w14:paraId="5918A4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2174FD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03ED62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A95F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64C166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54AD1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DC_3A-19A-21A-42C_n78A1</w:t>
            </w:r>
          </w:p>
        </w:tc>
        <w:tc>
          <w:tcPr>
            <w:tcW w:w="270" w:type="pct"/>
            <w:tcBorders>
              <w:top w:val="single" w:sz="4" w:space="0" w:color="auto"/>
              <w:left w:val="single" w:sz="4" w:space="0" w:color="auto"/>
              <w:bottom w:val="single" w:sz="4" w:space="0" w:color="auto"/>
              <w:right w:val="single" w:sz="4" w:space="0" w:color="auto"/>
            </w:tcBorders>
          </w:tcPr>
          <w:p w14:paraId="525E7A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D9C33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C6AA6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R4-1811508</w:t>
            </w:r>
          </w:p>
          <w:p w14:paraId="6286A1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61E470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3BFF2A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5CCA1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5C1532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004C9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DC_3A-19A-21A-42C_n78C1</w:t>
            </w:r>
          </w:p>
        </w:tc>
        <w:tc>
          <w:tcPr>
            <w:tcW w:w="270" w:type="pct"/>
            <w:tcBorders>
              <w:top w:val="single" w:sz="4" w:space="0" w:color="auto"/>
              <w:left w:val="single" w:sz="4" w:space="0" w:color="auto"/>
              <w:bottom w:val="single" w:sz="4" w:space="0" w:color="auto"/>
              <w:right w:val="single" w:sz="4" w:space="0" w:color="auto"/>
            </w:tcBorders>
          </w:tcPr>
          <w:p w14:paraId="12AF80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1CEB5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22060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R4-1811508</w:t>
            </w:r>
          </w:p>
          <w:p w14:paraId="4F1359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34613D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17FD3E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FF003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745F0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49EF8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DC_3A-19A-21A-42C_n79A</w:t>
            </w:r>
          </w:p>
        </w:tc>
        <w:tc>
          <w:tcPr>
            <w:tcW w:w="270" w:type="pct"/>
            <w:tcBorders>
              <w:top w:val="single" w:sz="4" w:space="0" w:color="auto"/>
              <w:left w:val="single" w:sz="4" w:space="0" w:color="auto"/>
              <w:bottom w:val="single" w:sz="4" w:space="0" w:color="auto"/>
              <w:right w:val="single" w:sz="4" w:space="0" w:color="auto"/>
            </w:tcBorders>
          </w:tcPr>
          <w:p w14:paraId="21B6B6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987F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0FA09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R4-1811509</w:t>
            </w:r>
          </w:p>
          <w:p w14:paraId="434D78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0E1C95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9AB3EA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98F3F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0ED7EC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66D50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DC_3A-19A-21A-42C_n79C</w:t>
            </w:r>
          </w:p>
        </w:tc>
        <w:tc>
          <w:tcPr>
            <w:tcW w:w="270" w:type="pct"/>
            <w:tcBorders>
              <w:top w:val="single" w:sz="4" w:space="0" w:color="auto"/>
              <w:left w:val="single" w:sz="4" w:space="0" w:color="auto"/>
              <w:bottom w:val="single" w:sz="4" w:space="0" w:color="auto"/>
              <w:right w:val="single" w:sz="4" w:space="0" w:color="auto"/>
            </w:tcBorders>
          </w:tcPr>
          <w:p w14:paraId="3AAF6B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6B718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944B1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R4-1811509</w:t>
            </w:r>
          </w:p>
          <w:p w14:paraId="0B6B1C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273806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B5FD95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721A6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825165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22531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DC_1A-3A-19A-42C_n77C1</w:t>
            </w:r>
          </w:p>
        </w:tc>
        <w:tc>
          <w:tcPr>
            <w:tcW w:w="270" w:type="pct"/>
            <w:tcBorders>
              <w:top w:val="single" w:sz="4" w:space="0" w:color="auto"/>
              <w:left w:val="single" w:sz="4" w:space="0" w:color="auto"/>
              <w:bottom w:val="single" w:sz="4" w:space="0" w:color="auto"/>
              <w:right w:val="single" w:sz="4" w:space="0" w:color="auto"/>
            </w:tcBorders>
          </w:tcPr>
          <w:p w14:paraId="57DC24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363AF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5EA2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538FD3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FBDE0C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6502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8EAAD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1D60F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DC_1A-3A-19A-42C_n78C1</w:t>
            </w:r>
          </w:p>
        </w:tc>
        <w:tc>
          <w:tcPr>
            <w:tcW w:w="270" w:type="pct"/>
            <w:tcBorders>
              <w:top w:val="single" w:sz="4" w:space="0" w:color="auto"/>
              <w:left w:val="single" w:sz="4" w:space="0" w:color="auto"/>
              <w:bottom w:val="single" w:sz="4" w:space="0" w:color="auto"/>
              <w:right w:val="single" w:sz="4" w:space="0" w:color="auto"/>
            </w:tcBorders>
          </w:tcPr>
          <w:p w14:paraId="0C178E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ECAE3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89851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167260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CEB890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2F3A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7FE5B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3DB6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w:t>
            </w:r>
          </w:p>
        </w:tc>
        <w:tc>
          <w:tcPr>
            <w:tcW w:w="270" w:type="pct"/>
            <w:tcBorders>
              <w:top w:val="single" w:sz="4" w:space="0" w:color="auto"/>
              <w:left w:val="single" w:sz="4" w:space="0" w:color="auto"/>
              <w:bottom w:val="single" w:sz="4" w:space="0" w:color="auto"/>
              <w:right w:val="single" w:sz="4" w:space="0" w:color="auto"/>
            </w:tcBorders>
          </w:tcPr>
          <w:p w14:paraId="259035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86175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DDBD4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3573C1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4C4391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6D02D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EEDB66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49CBC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DC_1A-3A-19A-42A_n77C_UL_3A_n77C</w:t>
            </w:r>
          </w:p>
        </w:tc>
        <w:tc>
          <w:tcPr>
            <w:tcW w:w="270" w:type="pct"/>
            <w:tcBorders>
              <w:top w:val="single" w:sz="4" w:space="0" w:color="auto"/>
              <w:left w:val="single" w:sz="4" w:space="0" w:color="auto"/>
              <w:bottom w:val="single" w:sz="4" w:space="0" w:color="auto"/>
              <w:right w:val="single" w:sz="4" w:space="0" w:color="auto"/>
            </w:tcBorders>
          </w:tcPr>
          <w:p w14:paraId="1BEEDF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60051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549DAB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D59B2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51315D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39DD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2AFC3C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7AD5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DC_1A-3A-19A-42A_n78C_UL_3A_n78C</w:t>
            </w:r>
          </w:p>
        </w:tc>
        <w:tc>
          <w:tcPr>
            <w:tcW w:w="270" w:type="pct"/>
            <w:tcBorders>
              <w:top w:val="single" w:sz="4" w:space="0" w:color="auto"/>
              <w:left w:val="single" w:sz="4" w:space="0" w:color="auto"/>
              <w:bottom w:val="single" w:sz="4" w:space="0" w:color="auto"/>
              <w:right w:val="single" w:sz="4" w:space="0" w:color="auto"/>
            </w:tcBorders>
          </w:tcPr>
          <w:p w14:paraId="234A1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D4AEF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EC44416"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A74F9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48CDBC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AD970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81167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BF5C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DC_1A-3A-19A-42A_n79C_UL_19A_n79C</w:t>
            </w:r>
          </w:p>
        </w:tc>
        <w:tc>
          <w:tcPr>
            <w:tcW w:w="270" w:type="pct"/>
            <w:tcBorders>
              <w:top w:val="single" w:sz="4" w:space="0" w:color="auto"/>
              <w:left w:val="single" w:sz="4" w:space="0" w:color="auto"/>
              <w:bottom w:val="single" w:sz="4" w:space="0" w:color="auto"/>
              <w:right w:val="single" w:sz="4" w:space="0" w:color="auto"/>
            </w:tcBorders>
          </w:tcPr>
          <w:p w14:paraId="6F4161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A4109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C12550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6542E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686F46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259F7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AB4D88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34714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DC_1A-3A-19A-42A_n79C_UL_3A_n79C</w:t>
            </w:r>
          </w:p>
        </w:tc>
        <w:tc>
          <w:tcPr>
            <w:tcW w:w="270" w:type="pct"/>
            <w:tcBorders>
              <w:top w:val="single" w:sz="4" w:space="0" w:color="auto"/>
              <w:left w:val="single" w:sz="4" w:space="0" w:color="auto"/>
              <w:bottom w:val="single" w:sz="4" w:space="0" w:color="auto"/>
              <w:right w:val="single" w:sz="4" w:space="0" w:color="auto"/>
            </w:tcBorders>
          </w:tcPr>
          <w:p w14:paraId="08D9A5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0A720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A29AF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720A4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42F6F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60862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D60E70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6E265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DC_1A-3A-19A-42C_n77C_UL_3A_n77C</w:t>
            </w:r>
          </w:p>
        </w:tc>
        <w:tc>
          <w:tcPr>
            <w:tcW w:w="270" w:type="pct"/>
            <w:tcBorders>
              <w:top w:val="single" w:sz="4" w:space="0" w:color="auto"/>
              <w:left w:val="single" w:sz="4" w:space="0" w:color="auto"/>
              <w:bottom w:val="single" w:sz="4" w:space="0" w:color="auto"/>
              <w:right w:val="single" w:sz="4" w:space="0" w:color="auto"/>
            </w:tcBorders>
          </w:tcPr>
          <w:p w14:paraId="665789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74FA3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547AC0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9A00D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3933A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97EB7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69D3EA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98C3C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DC_1A-3A-19A-42C_n78C_UL_3A_n78C</w:t>
            </w:r>
          </w:p>
        </w:tc>
        <w:tc>
          <w:tcPr>
            <w:tcW w:w="270" w:type="pct"/>
            <w:tcBorders>
              <w:top w:val="single" w:sz="4" w:space="0" w:color="auto"/>
              <w:left w:val="single" w:sz="4" w:space="0" w:color="auto"/>
              <w:bottom w:val="single" w:sz="4" w:space="0" w:color="auto"/>
              <w:right w:val="single" w:sz="4" w:space="0" w:color="auto"/>
            </w:tcBorders>
          </w:tcPr>
          <w:p w14:paraId="03EF75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8924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C59A3A8"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5E859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DCD756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E1D56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4B9074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97A7E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DC_1A-3A-19A-42C_n79C_UL_19A_n79C</w:t>
            </w:r>
          </w:p>
        </w:tc>
        <w:tc>
          <w:tcPr>
            <w:tcW w:w="270" w:type="pct"/>
            <w:tcBorders>
              <w:top w:val="single" w:sz="4" w:space="0" w:color="auto"/>
              <w:left w:val="single" w:sz="4" w:space="0" w:color="auto"/>
              <w:bottom w:val="single" w:sz="4" w:space="0" w:color="auto"/>
              <w:right w:val="single" w:sz="4" w:space="0" w:color="auto"/>
            </w:tcBorders>
          </w:tcPr>
          <w:p w14:paraId="1B6596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583F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B90731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F9C3A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8F922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9E72D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99B9B0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957D1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DC_1A-3A-19A-42C_n79C_UL_3A_n79C</w:t>
            </w:r>
          </w:p>
        </w:tc>
        <w:tc>
          <w:tcPr>
            <w:tcW w:w="270" w:type="pct"/>
            <w:tcBorders>
              <w:top w:val="single" w:sz="4" w:space="0" w:color="auto"/>
              <w:left w:val="single" w:sz="4" w:space="0" w:color="auto"/>
              <w:bottom w:val="single" w:sz="4" w:space="0" w:color="auto"/>
              <w:right w:val="single" w:sz="4" w:space="0" w:color="auto"/>
            </w:tcBorders>
          </w:tcPr>
          <w:p w14:paraId="490B39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EAE1A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82DDCA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277AD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448848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D113E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D3DC1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197F3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DC_1A-3A-21A-42A_n77C_UL_3A_n77C</w:t>
            </w:r>
          </w:p>
        </w:tc>
        <w:tc>
          <w:tcPr>
            <w:tcW w:w="270" w:type="pct"/>
            <w:tcBorders>
              <w:top w:val="single" w:sz="4" w:space="0" w:color="auto"/>
              <w:left w:val="single" w:sz="4" w:space="0" w:color="auto"/>
              <w:bottom w:val="single" w:sz="4" w:space="0" w:color="auto"/>
              <w:right w:val="single" w:sz="4" w:space="0" w:color="auto"/>
            </w:tcBorders>
          </w:tcPr>
          <w:p w14:paraId="0D7599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38AB0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AAC8A2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83CB5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BFDD7A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44811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2A45F1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9AF96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DC_1A-3A-21A-42A_n79C_UL_3A_n79C</w:t>
            </w:r>
          </w:p>
        </w:tc>
        <w:tc>
          <w:tcPr>
            <w:tcW w:w="270" w:type="pct"/>
            <w:tcBorders>
              <w:top w:val="single" w:sz="4" w:space="0" w:color="auto"/>
              <w:left w:val="single" w:sz="4" w:space="0" w:color="auto"/>
              <w:bottom w:val="single" w:sz="4" w:space="0" w:color="auto"/>
              <w:right w:val="single" w:sz="4" w:space="0" w:color="auto"/>
            </w:tcBorders>
          </w:tcPr>
          <w:p w14:paraId="302605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DACFC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0664D2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AA45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2CCD2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BC72A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A57025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6E06A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DC_1A-3A-21A-42C_n77C_UL_3A_n77C</w:t>
            </w:r>
          </w:p>
        </w:tc>
        <w:tc>
          <w:tcPr>
            <w:tcW w:w="270" w:type="pct"/>
            <w:tcBorders>
              <w:top w:val="single" w:sz="4" w:space="0" w:color="auto"/>
              <w:left w:val="single" w:sz="4" w:space="0" w:color="auto"/>
              <w:bottom w:val="single" w:sz="4" w:space="0" w:color="auto"/>
              <w:right w:val="single" w:sz="4" w:space="0" w:color="auto"/>
            </w:tcBorders>
          </w:tcPr>
          <w:p w14:paraId="2A7090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B5149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87ED81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53419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C08A9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790D5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4F4AAB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01B9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DC_1A-3A-21A-42C_n78C_UL_3A_n78C</w:t>
            </w:r>
          </w:p>
        </w:tc>
        <w:tc>
          <w:tcPr>
            <w:tcW w:w="270" w:type="pct"/>
            <w:tcBorders>
              <w:top w:val="single" w:sz="4" w:space="0" w:color="auto"/>
              <w:left w:val="single" w:sz="4" w:space="0" w:color="auto"/>
              <w:bottom w:val="single" w:sz="4" w:space="0" w:color="auto"/>
              <w:right w:val="single" w:sz="4" w:space="0" w:color="auto"/>
            </w:tcBorders>
          </w:tcPr>
          <w:p w14:paraId="283ABF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0CFDC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1422B1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27B09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528B47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59F22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C3B00F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946CD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DC_1A-3A-21A-42C_n79C_UL_3A_n79C</w:t>
            </w:r>
          </w:p>
        </w:tc>
        <w:tc>
          <w:tcPr>
            <w:tcW w:w="270" w:type="pct"/>
            <w:tcBorders>
              <w:top w:val="single" w:sz="4" w:space="0" w:color="auto"/>
              <w:left w:val="single" w:sz="4" w:space="0" w:color="auto"/>
              <w:bottom w:val="single" w:sz="4" w:space="0" w:color="auto"/>
              <w:right w:val="single" w:sz="4" w:space="0" w:color="auto"/>
            </w:tcBorders>
          </w:tcPr>
          <w:p w14:paraId="3C3F0F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4111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D551A4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4DDD4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D36F9F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11FC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D4A930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A11A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DC_1A-3A-28A-42A_n77C_UL_3A_n77C</w:t>
            </w:r>
          </w:p>
        </w:tc>
        <w:tc>
          <w:tcPr>
            <w:tcW w:w="270" w:type="pct"/>
            <w:tcBorders>
              <w:top w:val="single" w:sz="4" w:space="0" w:color="auto"/>
              <w:left w:val="single" w:sz="4" w:space="0" w:color="auto"/>
              <w:bottom w:val="single" w:sz="4" w:space="0" w:color="auto"/>
              <w:right w:val="single" w:sz="4" w:space="0" w:color="auto"/>
            </w:tcBorders>
          </w:tcPr>
          <w:p w14:paraId="2581F2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5439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D1C544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2DAE7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2FEC81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34F89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F82944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0F6D6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DC_1A-3A-28A-42A_n78C_UL_3A_n78C</w:t>
            </w:r>
          </w:p>
        </w:tc>
        <w:tc>
          <w:tcPr>
            <w:tcW w:w="270" w:type="pct"/>
            <w:tcBorders>
              <w:top w:val="single" w:sz="4" w:space="0" w:color="auto"/>
              <w:left w:val="single" w:sz="4" w:space="0" w:color="auto"/>
              <w:bottom w:val="single" w:sz="4" w:space="0" w:color="auto"/>
              <w:right w:val="single" w:sz="4" w:space="0" w:color="auto"/>
            </w:tcBorders>
          </w:tcPr>
          <w:p w14:paraId="189467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04A0C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3BFC8A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F80B5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7D2D03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D8B99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2A2E3E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F7F16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DC_1A-3A-28A-42A_n79C_UL_3A_n79C</w:t>
            </w:r>
          </w:p>
        </w:tc>
        <w:tc>
          <w:tcPr>
            <w:tcW w:w="270" w:type="pct"/>
            <w:tcBorders>
              <w:top w:val="single" w:sz="4" w:space="0" w:color="auto"/>
              <w:left w:val="single" w:sz="4" w:space="0" w:color="auto"/>
              <w:bottom w:val="single" w:sz="4" w:space="0" w:color="auto"/>
              <w:right w:val="single" w:sz="4" w:space="0" w:color="auto"/>
            </w:tcBorders>
          </w:tcPr>
          <w:p w14:paraId="398E00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7A36E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C19EF8"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5FC7D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6425F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71097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E452CB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E0D00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DC_1A-3A-28A-42C_n77C_UL_3A_n77C</w:t>
            </w:r>
          </w:p>
        </w:tc>
        <w:tc>
          <w:tcPr>
            <w:tcW w:w="270" w:type="pct"/>
            <w:tcBorders>
              <w:top w:val="single" w:sz="4" w:space="0" w:color="auto"/>
              <w:left w:val="single" w:sz="4" w:space="0" w:color="auto"/>
              <w:bottom w:val="single" w:sz="4" w:space="0" w:color="auto"/>
              <w:right w:val="single" w:sz="4" w:space="0" w:color="auto"/>
            </w:tcBorders>
          </w:tcPr>
          <w:p w14:paraId="63C736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C7665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5224F6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04BF3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CCD8A6D"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4460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283394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D163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DC_1A-3A-28A-42C_n78C_UL_3A_n78C</w:t>
            </w:r>
          </w:p>
        </w:tc>
        <w:tc>
          <w:tcPr>
            <w:tcW w:w="270" w:type="pct"/>
            <w:tcBorders>
              <w:top w:val="single" w:sz="4" w:space="0" w:color="auto"/>
              <w:left w:val="single" w:sz="4" w:space="0" w:color="auto"/>
              <w:bottom w:val="single" w:sz="4" w:space="0" w:color="auto"/>
              <w:right w:val="single" w:sz="4" w:space="0" w:color="auto"/>
            </w:tcBorders>
          </w:tcPr>
          <w:p w14:paraId="61DADC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44C29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8D3706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28C9C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4991C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6966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016712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F3A19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DC_1A-3A-28A-42C_n79C_UL_3A_n79C</w:t>
            </w:r>
          </w:p>
        </w:tc>
        <w:tc>
          <w:tcPr>
            <w:tcW w:w="270" w:type="pct"/>
            <w:tcBorders>
              <w:top w:val="single" w:sz="4" w:space="0" w:color="auto"/>
              <w:left w:val="single" w:sz="4" w:space="0" w:color="auto"/>
              <w:bottom w:val="single" w:sz="4" w:space="0" w:color="auto"/>
              <w:right w:val="single" w:sz="4" w:space="0" w:color="auto"/>
            </w:tcBorders>
          </w:tcPr>
          <w:p w14:paraId="32EAD4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E07D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038691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2424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88C61C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C901F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41B3B6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7FEFF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DC_1A-19A-21A-42A_n77C_UL_1A_n77C</w:t>
            </w:r>
          </w:p>
        </w:tc>
        <w:tc>
          <w:tcPr>
            <w:tcW w:w="270" w:type="pct"/>
            <w:tcBorders>
              <w:top w:val="single" w:sz="4" w:space="0" w:color="auto"/>
              <w:left w:val="single" w:sz="4" w:space="0" w:color="auto"/>
              <w:bottom w:val="single" w:sz="4" w:space="0" w:color="auto"/>
              <w:right w:val="single" w:sz="4" w:space="0" w:color="auto"/>
            </w:tcBorders>
          </w:tcPr>
          <w:p w14:paraId="4C90CC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A0117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E97F8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6CF5C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C2431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386C4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AD80F2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3C39A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DC_1A-19A-21A-42A_n77C_UL_21A_n77C</w:t>
            </w:r>
          </w:p>
        </w:tc>
        <w:tc>
          <w:tcPr>
            <w:tcW w:w="270" w:type="pct"/>
            <w:tcBorders>
              <w:top w:val="single" w:sz="4" w:space="0" w:color="auto"/>
              <w:left w:val="single" w:sz="4" w:space="0" w:color="auto"/>
              <w:bottom w:val="single" w:sz="4" w:space="0" w:color="auto"/>
              <w:right w:val="single" w:sz="4" w:space="0" w:color="auto"/>
            </w:tcBorders>
          </w:tcPr>
          <w:p w14:paraId="320107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C8D79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A6B082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7256F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2FA01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81CFB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6C3CF8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DC8EA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DC_1A-19A-21A-42A_n78C_UL_1A_n78C</w:t>
            </w:r>
          </w:p>
        </w:tc>
        <w:tc>
          <w:tcPr>
            <w:tcW w:w="270" w:type="pct"/>
            <w:tcBorders>
              <w:top w:val="single" w:sz="4" w:space="0" w:color="auto"/>
              <w:left w:val="single" w:sz="4" w:space="0" w:color="auto"/>
              <w:bottom w:val="single" w:sz="4" w:space="0" w:color="auto"/>
              <w:right w:val="single" w:sz="4" w:space="0" w:color="auto"/>
            </w:tcBorders>
          </w:tcPr>
          <w:p w14:paraId="3FD1AE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A22D0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4ABB10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B2ED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05000C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83BBC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F7A5AD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FD9B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DC_1A-19A-21A-42A_n78C_UL_21A_n78C</w:t>
            </w:r>
          </w:p>
        </w:tc>
        <w:tc>
          <w:tcPr>
            <w:tcW w:w="270" w:type="pct"/>
            <w:tcBorders>
              <w:top w:val="single" w:sz="4" w:space="0" w:color="auto"/>
              <w:left w:val="single" w:sz="4" w:space="0" w:color="auto"/>
              <w:bottom w:val="single" w:sz="4" w:space="0" w:color="auto"/>
              <w:right w:val="single" w:sz="4" w:space="0" w:color="auto"/>
            </w:tcBorders>
          </w:tcPr>
          <w:p w14:paraId="3C4EE9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A711C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06D161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3F629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5A2307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A295A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7C0B81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3FB07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DC_1A-19A-21A-42A_n79C_UL_19A_n79C</w:t>
            </w:r>
          </w:p>
        </w:tc>
        <w:tc>
          <w:tcPr>
            <w:tcW w:w="270" w:type="pct"/>
            <w:tcBorders>
              <w:top w:val="single" w:sz="4" w:space="0" w:color="auto"/>
              <w:left w:val="single" w:sz="4" w:space="0" w:color="auto"/>
              <w:bottom w:val="single" w:sz="4" w:space="0" w:color="auto"/>
              <w:right w:val="single" w:sz="4" w:space="0" w:color="auto"/>
            </w:tcBorders>
          </w:tcPr>
          <w:p w14:paraId="604D32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C96B3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C6DA0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4AD9B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32F77C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F1445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3726AF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63FD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DC_1A-19A-21A-42A_n79C_UL_1A_n79C</w:t>
            </w:r>
          </w:p>
        </w:tc>
        <w:tc>
          <w:tcPr>
            <w:tcW w:w="270" w:type="pct"/>
            <w:tcBorders>
              <w:top w:val="single" w:sz="4" w:space="0" w:color="auto"/>
              <w:left w:val="single" w:sz="4" w:space="0" w:color="auto"/>
              <w:bottom w:val="single" w:sz="4" w:space="0" w:color="auto"/>
              <w:right w:val="single" w:sz="4" w:space="0" w:color="auto"/>
            </w:tcBorders>
          </w:tcPr>
          <w:p w14:paraId="61EF2D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FB3F1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54CAB6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957A7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BD8A8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C7870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45FEBA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77E99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DC_1A-19A-21A-42A_n79C_UL_21A_n79C</w:t>
            </w:r>
          </w:p>
        </w:tc>
        <w:tc>
          <w:tcPr>
            <w:tcW w:w="270" w:type="pct"/>
            <w:tcBorders>
              <w:top w:val="single" w:sz="4" w:space="0" w:color="auto"/>
              <w:left w:val="single" w:sz="4" w:space="0" w:color="auto"/>
              <w:bottom w:val="single" w:sz="4" w:space="0" w:color="auto"/>
              <w:right w:val="single" w:sz="4" w:space="0" w:color="auto"/>
            </w:tcBorders>
          </w:tcPr>
          <w:p w14:paraId="1EDEB1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041C5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644970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061C0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126B97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A635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D4D29A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DF88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DC_1A-19A-21A-42C_n77C_UL_1A_n77C</w:t>
            </w:r>
          </w:p>
        </w:tc>
        <w:tc>
          <w:tcPr>
            <w:tcW w:w="270" w:type="pct"/>
            <w:tcBorders>
              <w:top w:val="single" w:sz="4" w:space="0" w:color="auto"/>
              <w:left w:val="single" w:sz="4" w:space="0" w:color="auto"/>
              <w:bottom w:val="single" w:sz="4" w:space="0" w:color="auto"/>
              <w:right w:val="single" w:sz="4" w:space="0" w:color="auto"/>
            </w:tcBorders>
          </w:tcPr>
          <w:p w14:paraId="00774C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B939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BDF68F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4CAE1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63A3C4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263F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9F954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44440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DC_1A-19A-21A-42C_n77C_UL_21A_n77C</w:t>
            </w:r>
          </w:p>
        </w:tc>
        <w:tc>
          <w:tcPr>
            <w:tcW w:w="270" w:type="pct"/>
            <w:tcBorders>
              <w:top w:val="single" w:sz="4" w:space="0" w:color="auto"/>
              <w:left w:val="single" w:sz="4" w:space="0" w:color="auto"/>
              <w:bottom w:val="single" w:sz="4" w:space="0" w:color="auto"/>
              <w:right w:val="single" w:sz="4" w:space="0" w:color="auto"/>
            </w:tcBorders>
          </w:tcPr>
          <w:p w14:paraId="495B8A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7D64F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3A432D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D4033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304D94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C10EE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A5729A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2E4F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DC_1A-19A-21A-42C_n78C_UL_1A_n78C</w:t>
            </w:r>
          </w:p>
        </w:tc>
        <w:tc>
          <w:tcPr>
            <w:tcW w:w="270" w:type="pct"/>
            <w:tcBorders>
              <w:top w:val="single" w:sz="4" w:space="0" w:color="auto"/>
              <w:left w:val="single" w:sz="4" w:space="0" w:color="auto"/>
              <w:bottom w:val="single" w:sz="4" w:space="0" w:color="auto"/>
              <w:right w:val="single" w:sz="4" w:space="0" w:color="auto"/>
            </w:tcBorders>
          </w:tcPr>
          <w:p w14:paraId="3CAD07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4F5E7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C00EA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AFE99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44BCBD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D862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FCF8F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CE607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DC_1A-19A-21A-42C_n78C_UL_21A_n78C</w:t>
            </w:r>
          </w:p>
        </w:tc>
        <w:tc>
          <w:tcPr>
            <w:tcW w:w="270" w:type="pct"/>
            <w:tcBorders>
              <w:top w:val="single" w:sz="4" w:space="0" w:color="auto"/>
              <w:left w:val="single" w:sz="4" w:space="0" w:color="auto"/>
              <w:bottom w:val="single" w:sz="4" w:space="0" w:color="auto"/>
              <w:right w:val="single" w:sz="4" w:space="0" w:color="auto"/>
            </w:tcBorders>
          </w:tcPr>
          <w:p w14:paraId="3FC9A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6BE15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53B3AC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C4B3C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D66D57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D17FA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FEFA67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2E6FC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DC_1A-19A-21A-42C_n79C_UL_19A_n79C</w:t>
            </w:r>
          </w:p>
        </w:tc>
        <w:tc>
          <w:tcPr>
            <w:tcW w:w="270" w:type="pct"/>
            <w:tcBorders>
              <w:top w:val="single" w:sz="4" w:space="0" w:color="auto"/>
              <w:left w:val="single" w:sz="4" w:space="0" w:color="auto"/>
              <w:bottom w:val="single" w:sz="4" w:space="0" w:color="auto"/>
              <w:right w:val="single" w:sz="4" w:space="0" w:color="auto"/>
            </w:tcBorders>
          </w:tcPr>
          <w:p w14:paraId="6260A2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0449E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3803E2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9DC5E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61C0E1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D5564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55F053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7D251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DC_1A-19A-21A-42C_n79C_UL_1A_n79C</w:t>
            </w:r>
          </w:p>
        </w:tc>
        <w:tc>
          <w:tcPr>
            <w:tcW w:w="270" w:type="pct"/>
            <w:tcBorders>
              <w:top w:val="single" w:sz="4" w:space="0" w:color="auto"/>
              <w:left w:val="single" w:sz="4" w:space="0" w:color="auto"/>
              <w:bottom w:val="single" w:sz="4" w:space="0" w:color="auto"/>
              <w:right w:val="single" w:sz="4" w:space="0" w:color="auto"/>
            </w:tcBorders>
          </w:tcPr>
          <w:p w14:paraId="2A855B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92177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E360D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507C3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5D6399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66BEC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6B6450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957CB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DC_1A-19A-21A-42C_n79C_UL_21A_n79C</w:t>
            </w:r>
          </w:p>
        </w:tc>
        <w:tc>
          <w:tcPr>
            <w:tcW w:w="270" w:type="pct"/>
            <w:tcBorders>
              <w:top w:val="single" w:sz="4" w:space="0" w:color="auto"/>
              <w:left w:val="single" w:sz="4" w:space="0" w:color="auto"/>
              <w:bottom w:val="single" w:sz="4" w:space="0" w:color="auto"/>
              <w:right w:val="single" w:sz="4" w:space="0" w:color="auto"/>
            </w:tcBorders>
          </w:tcPr>
          <w:p w14:paraId="582A8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22612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99CA8A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9FDC6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7B089A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9D7C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D3A07A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982FA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DC_3A-19A-21A-42C_n78C_UL_19A_n78C</w:t>
            </w:r>
          </w:p>
        </w:tc>
        <w:tc>
          <w:tcPr>
            <w:tcW w:w="270" w:type="pct"/>
            <w:tcBorders>
              <w:top w:val="single" w:sz="4" w:space="0" w:color="auto"/>
              <w:left w:val="single" w:sz="4" w:space="0" w:color="auto"/>
              <w:bottom w:val="single" w:sz="4" w:space="0" w:color="auto"/>
              <w:right w:val="single" w:sz="4" w:space="0" w:color="auto"/>
            </w:tcBorders>
          </w:tcPr>
          <w:p w14:paraId="10C0B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C5106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B81E7D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1A6FC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445B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F71D6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477E44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64559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DC_3A-19A-21A-42C_n77C_UL_19A_n77C</w:t>
            </w:r>
          </w:p>
        </w:tc>
        <w:tc>
          <w:tcPr>
            <w:tcW w:w="270" w:type="pct"/>
            <w:tcBorders>
              <w:top w:val="single" w:sz="4" w:space="0" w:color="auto"/>
              <w:left w:val="single" w:sz="4" w:space="0" w:color="auto"/>
              <w:bottom w:val="single" w:sz="4" w:space="0" w:color="auto"/>
              <w:right w:val="single" w:sz="4" w:space="0" w:color="auto"/>
            </w:tcBorders>
          </w:tcPr>
          <w:p w14:paraId="2D9210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7954C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59B29F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CA4AB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44A0ED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2813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273D2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67D6A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DC_3A-19A-21A-42A_n78C_UL_19A_n78C</w:t>
            </w:r>
          </w:p>
        </w:tc>
        <w:tc>
          <w:tcPr>
            <w:tcW w:w="270" w:type="pct"/>
            <w:tcBorders>
              <w:top w:val="single" w:sz="4" w:space="0" w:color="auto"/>
              <w:left w:val="single" w:sz="4" w:space="0" w:color="auto"/>
              <w:bottom w:val="single" w:sz="4" w:space="0" w:color="auto"/>
              <w:right w:val="single" w:sz="4" w:space="0" w:color="auto"/>
            </w:tcBorders>
          </w:tcPr>
          <w:p w14:paraId="045A9B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09F7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060EFC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DAB4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E498AD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66096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A756E4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06A1A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DC_3A-19A-21A-42A_n77C_UL_19A_n77C</w:t>
            </w:r>
          </w:p>
        </w:tc>
        <w:tc>
          <w:tcPr>
            <w:tcW w:w="270" w:type="pct"/>
            <w:tcBorders>
              <w:top w:val="single" w:sz="4" w:space="0" w:color="auto"/>
              <w:left w:val="single" w:sz="4" w:space="0" w:color="auto"/>
              <w:bottom w:val="single" w:sz="4" w:space="0" w:color="auto"/>
              <w:right w:val="single" w:sz="4" w:space="0" w:color="auto"/>
            </w:tcBorders>
          </w:tcPr>
          <w:p w14:paraId="4180A9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F5B0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F8AEC3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9445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644E62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3EA6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495655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613A7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DC_1A-21A-28A-42C_n77C_UL_1A_n77C</w:t>
            </w:r>
          </w:p>
        </w:tc>
        <w:tc>
          <w:tcPr>
            <w:tcW w:w="270" w:type="pct"/>
            <w:tcBorders>
              <w:top w:val="single" w:sz="4" w:space="0" w:color="auto"/>
              <w:left w:val="single" w:sz="4" w:space="0" w:color="auto"/>
              <w:bottom w:val="single" w:sz="4" w:space="0" w:color="auto"/>
              <w:right w:val="single" w:sz="4" w:space="0" w:color="auto"/>
            </w:tcBorders>
          </w:tcPr>
          <w:p w14:paraId="3B0EBF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FE412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BB10F5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2A58B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3D2E43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8991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9F87F7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25CA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DC_1A-21A-28A_42A_n77C_UL_1A_n77C</w:t>
            </w:r>
          </w:p>
        </w:tc>
        <w:tc>
          <w:tcPr>
            <w:tcW w:w="270" w:type="pct"/>
            <w:tcBorders>
              <w:top w:val="single" w:sz="4" w:space="0" w:color="auto"/>
              <w:left w:val="single" w:sz="4" w:space="0" w:color="auto"/>
              <w:bottom w:val="single" w:sz="4" w:space="0" w:color="auto"/>
              <w:right w:val="single" w:sz="4" w:space="0" w:color="auto"/>
            </w:tcBorders>
          </w:tcPr>
          <w:p w14:paraId="17CA21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07636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03848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C0035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FEAB9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B0A01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E8219E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D3E01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DC_1A-21A-28A-42C_n77C_UL_21A_n77C</w:t>
            </w:r>
          </w:p>
        </w:tc>
        <w:tc>
          <w:tcPr>
            <w:tcW w:w="270" w:type="pct"/>
            <w:tcBorders>
              <w:top w:val="single" w:sz="4" w:space="0" w:color="auto"/>
              <w:left w:val="single" w:sz="4" w:space="0" w:color="auto"/>
              <w:bottom w:val="single" w:sz="4" w:space="0" w:color="auto"/>
              <w:right w:val="single" w:sz="4" w:space="0" w:color="auto"/>
            </w:tcBorders>
          </w:tcPr>
          <w:p w14:paraId="1ECE16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333A1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EBF81A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3DDC1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544F0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6693E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D127FE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27EA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DC_1A-21A-28A_42A_n77C_UL_21A_n77C</w:t>
            </w:r>
          </w:p>
        </w:tc>
        <w:tc>
          <w:tcPr>
            <w:tcW w:w="270" w:type="pct"/>
            <w:tcBorders>
              <w:top w:val="single" w:sz="4" w:space="0" w:color="auto"/>
              <w:left w:val="single" w:sz="4" w:space="0" w:color="auto"/>
              <w:bottom w:val="single" w:sz="4" w:space="0" w:color="auto"/>
              <w:right w:val="single" w:sz="4" w:space="0" w:color="auto"/>
            </w:tcBorders>
          </w:tcPr>
          <w:p w14:paraId="365A98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C905C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26F43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6730D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6E6A54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95E9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BC5C0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9C0AC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DC_1A-21A-28A-42C_n77C_UL_28A_n77C</w:t>
            </w:r>
          </w:p>
        </w:tc>
        <w:tc>
          <w:tcPr>
            <w:tcW w:w="270" w:type="pct"/>
            <w:tcBorders>
              <w:top w:val="single" w:sz="4" w:space="0" w:color="auto"/>
              <w:left w:val="single" w:sz="4" w:space="0" w:color="auto"/>
              <w:bottom w:val="single" w:sz="4" w:space="0" w:color="auto"/>
              <w:right w:val="single" w:sz="4" w:space="0" w:color="auto"/>
            </w:tcBorders>
          </w:tcPr>
          <w:p w14:paraId="5FA031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F9E19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F35EC3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2B2BC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E07125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05659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A9DFF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42277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DC_1A-21A-28A_42A_n77C_UL_28A_n77C</w:t>
            </w:r>
          </w:p>
        </w:tc>
        <w:tc>
          <w:tcPr>
            <w:tcW w:w="270" w:type="pct"/>
            <w:tcBorders>
              <w:top w:val="single" w:sz="4" w:space="0" w:color="auto"/>
              <w:left w:val="single" w:sz="4" w:space="0" w:color="auto"/>
              <w:bottom w:val="single" w:sz="4" w:space="0" w:color="auto"/>
              <w:right w:val="single" w:sz="4" w:space="0" w:color="auto"/>
            </w:tcBorders>
          </w:tcPr>
          <w:p w14:paraId="39588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3E878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86CA1B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A857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2D681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4FFB4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55A3FF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0029A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DC_3A-21A-28A-42C_n77C_UL_3A_n77C</w:t>
            </w:r>
          </w:p>
        </w:tc>
        <w:tc>
          <w:tcPr>
            <w:tcW w:w="270" w:type="pct"/>
            <w:tcBorders>
              <w:top w:val="single" w:sz="4" w:space="0" w:color="auto"/>
              <w:left w:val="single" w:sz="4" w:space="0" w:color="auto"/>
              <w:bottom w:val="single" w:sz="4" w:space="0" w:color="auto"/>
              <w:right w:val="single" w:sz="4" w:space="0" w:color="auto"/>
            </w:tcBorders>
          </w:tcPr>
          <w:p w14:paraId="2EFDF1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F165F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60B69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4A14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0060C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38D0D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47973A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253CA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DC_3A-21A-28A-42C_n77C_UL_21A_n77C</w:t>
            </w:r>
          </w:p>
        </w:tc>
        <w:tc>
          <w:tcPr>
            <w:tcW w:w="270" w:type="pct"/>
            <w:tcBorders>
              <w:top w:val="single" w:sz="4" w:space="0" w:color="auto"/>
              <w:left w:val="single" w:sz="4" w:space="0" w:color="auto"/>
              <w:bottom w:val="single" w:sz="4" w:space="0" w:color="auto"/>
              <w:right w:val="single" w:sz="4" w:space="0" w:color="auto"/>
            </w:tcBorders>
          </w:tcPr>
          <w:p w14:paraId="43981A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D4CD0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D9756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78D9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A40370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8C7B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3B9739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257A7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DC_3A-21A-28A-42C_n77C_UL_28A_n77C</w:t>
            </w:r>
          </w:p>
        </w:tc>
        <w:tc>
          <w:tcPr>
            <w:tcW w:w="270" w:type="pct"/>
            <w:tcBorders>
              <w:top w:val="single" w:sz="4" w:space="0" w:color="auto"/>
              <w:left w:val="single" w:sz="4" w:space="0" w:color="auto"/>
              <w:bottom w:val="single" w:sz="4" w:space="0" w:color="auto"/>
              <w:right w:val="single" w:sz="4" w:space="0" w:color="auto"/>
            </w:tcBorders>
          </w:tcPr>
          <w:p w14:paraId="37B79E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48C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54B552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60FAC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4E800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892D3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EB6D7B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C959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DC_3A-21A-28A_42A_n77C_UL_3A_n77C</w:t>
            </w:r>
          </w:p>
        </w:tc>
        <w:tc>
          <w:tcPr>
            <w:tcW w:w="270" w:type="pct"/>
            <w:tcBorders>
              <w:top w:val="single" w:sz="4" w:space="0" w:color="auto"/>
              <w:left w:val="single" w:sz="4" w:space="0" w:color="auto"/>
              <w:bottom w:val="single" w:sz="4" w:space="0" w:color="auto"/>
              <w:right w:val="single" w:sz="4" w:space="0" w:color="auto"/>
            </w:tcBorders>
          </w:tcPr>
          <w:p w14:paraId="60C8DA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6103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8D21D3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B80E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3062D2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EFEC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7D2B4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77F5E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DC_1A-21A-28A-42C_n78C_UL_1A_n78C</w:t>
            </w:r>
          </w:p>
        </w:tc>
        <w:tc>
          <w:tcPr>
            <w:tcW w:w="270" w:type="pct"/>
            <w:tcBorders>
              <w:top w:val="single" w:sz="4" w:space="0" w:color="auto"/>
              <w:left w:val="single" w:sz="4" w:space="0" w:color="auto"/>
              <w:bottom w:val="single" w:sz="4" w:space="0" w:color="auto"/>
              <w:right w:val="single" w:sz="4" w:space="0" w:color="auto"/>
            </w:tcBorders>
          </w:tcPr>
          <w:p w14:paraId="5C67A2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EDE3E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F0760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08A9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C54B16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82613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9F9D9D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96F1D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DC_1A-21A-28A_42A_n78C_UL_1A_n78C</w:t>
            </w:r>
          </w:p>
        </w:tc>
        <w:tc>
          <w:tcPr>
            <w:tcW w:w="270" w:type="pct"/>
            <w:tcBorders>
              <w:top w:val="single" w:sz="4" w:space="0" w:color="auto"/>
              <w:left w:val="single" w:sz="4" w:space="0" w:color="auto"/>
              <w:bottom w:val="single" w:sz="4" w:space="0" w:color="auto"/>
              <w:right w:val="single" w:sz="4" w:space="0" w:color="auto"/>
            </w:tcBorders>
          </w:tcPr>
          <w:p w14:paraId="76BA49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3B0DB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D4842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DDE47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36AAF7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EDAC6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A75D70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12631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DC_1A-21A-28A-42C_n78C_UL_21A_n78C</w:t>
            </w:r>
          </w:p>
        </w:tc>
        <w:tc>
          <w:tcPr>
            <w:tcW w:w="270" w:type="pct"/>
            <w:tcBorders>
              <w:top w:val="single" w:sz="4" w:space="0" w:color="auto"/>
              <w:left w:val="single" w:sz="4" w:space="0" w:color="auto"/>
              <w:bottom w:val="single" w:sz="4" w:space="0" w:color="auto"/>
              <w:right w:val="single" w:sz="4" w:space="0" w:color="auto"/>
            </w:tcBorders>
          </w:tcPr>
          <w:p w14:paraId="2155DC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E733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19DE47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151AC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55E0D1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28C0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B21839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5C77B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DC_1A-21A-28A_42A_n78C_UL_21A_n78C</w:t>
            </w:r>
          </w:p>
        </w:tc>
        <w:tc>
          <w:tcPr>
            <w:tcW w:w="270" w:type="pct"/>
            <w:tcBorders>
              <w:top w:val="single" w:sz="4" w:space="0" w:color="auto"/>
              <w:left w:val="single" w:sz="4" w:space="0" w:color="auto"/>
              <w:bottom w:val="single" w:sz="4" w:space="0" w:color="auto"/>
              <w:right w:val="single" w:sz="4" w:space="0" w:color="auto"/>
            </w:tcBorders>
          </w:tcPr>
          <w:p w14:paraId="60C90C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BE7BB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4079BC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2F11C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6F0A4C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8EEC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97F2C7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FC11A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DC_1A-21A-28A-42C_n78C_UL_28A_n78C</w:t>
            </w:r>
          </w:p>
        </w:tc>
        <w:tc>
          <w:tcPr>
            <w:tcW w:w="270" w:type="pct"/>
            <w:tcBorders>
              <w:top w:val="single" w:sz="4" w:space="0" w:color="auto"/>
              <w:left w:val="single" w:sz="4" w:space="0" w:color="auto"/>
              <w:bottom w:val="single" w:sz="4" w:space="0" w:color="auto"/>
              <w:right w:val="single" w:sz="4" w:space="0" w:color="auto"/>
            </w:tcBorders>
          </w:tcPr>
          <w:p w14:paraId="1E2B55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7F84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F807C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B4E7E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D63A32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27765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16C8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ED96F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DC_1A-21A-28A_42A_n78C_UL_28A_n78C</w:t>
            </w:r>
          </w:p>
        </w:tc>
        <w:tc>
          <w:tcPr>
            <w:tcW w:w="270" w:type="pct"/>
            <w:tcBorders>
              <w:top w:val="single" w:sz="4" w:space="0" w:color="auto"/>
              <w:left w:val="single" w:sz="4" w:space="0" w:color="auto"/>
              <w:bottom w:val="single" w:sz="4" w:space="0" w:color="auto"/>
              <w:right w:val="single" w:sz="4" w:space="0" w:color="auto"/>
            </w:tcBorders>
          </w:tcPr>
          <w:p w14:paraId="36A009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49E8E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1D182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D82EA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25D8EC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A3AE2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9B6A37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219A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DC_3A-21A-28A-42C_n78C_UL_3A_n78C</w:t>
            </w:r>
          </w:p>
        </w:tc>
        <w:tc>
          <w:tcPr>
            <w:tcW w:w="270" w:type="pct"/>
            <w:tcBorders>
              <w:top w:val="single" w:sz="4" w:space="0" w:color="auto"/>
              <w:left w:val="single" w:sz="4" w:space="0" w:color="auto"/>
              <w:bottom w:val="single" w:sz="4" w:space="0" w:color="auto"/>
              <w:right w:val="single" w:sz="4" w:space="0" w:color="auto"/>
            </w:tcBorders>
          </w:tcPr>
          <w:p w14:paraId="553EF3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B212E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2FC2FA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BDD8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132883D"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AA151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8A8E2F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EAB0F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DC_3A-21A-28A-42C_n78C_UL_21A_n78C</w:t>
            </w:r>
          </w:p>
        </w:tc>
        <w:tc>
          <w:tcPr>
            <w:tcW w:w="270" w:type="pct"/>
            <w:tcBorders>
              <w:top w:val="single" w:sz="4" w:space="0" w:color="auto"/>
              <w:left w:val="single" w:sz="4" w:space="0" w:color="auto"/>
              <w:bottom w:val="single" w:sz="4" w:space="0" w:color="auto"/>
              <w:right w:val="single" w:sz="4" w:space="0" w:color="auto"/>
            </w:tcBorders>
          </w:tcPr>
          <w:p w14:paraId="637171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2198B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908FDE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90213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FB16FB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1744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FEAEB1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218D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DC_3A-21A-28A-42C_n78C_UL_28A_n78C</w:t>
            </w:r>
          </w:p>
        </w:tc>
        <w:tc>
          <w:tcPr>
            <w:tcW w:w="270" w:type="pct"/>
            <w:tcBorders>
              <w:top w:val="single" w:sz="4" w:space="0" w:color="auto"/>
              <w:left w:val="single" w:sz="4" w:space="0" w:color="auto"/>
              <w:bottom w:val="single" w:sz="4" w:space="0" w:color="auto"/>
              <w:right w:val="single" w:sz="4" w:space="0" w:color="auto"/>
            </w:tcBorders>
          </w:tcPr>
          <w:p w14:paraId="1D4254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AF4B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3F300E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C7732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3CFBD4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39C58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71F471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24917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DC_3A-21A-28A_42A_n78C_UL_3A_n78C</w:t>
            </w:r>
          </w:p>
        </w:tc>
        <w:tc>
          <w:tcPr>
            <w:tcW w:w="270" w:type="pct"/>
            <w:tcBorders>
              <w:top w:val="single" w:sz="4" w:space="0" w:color="auto"/>
              <w:left w:val="single" w:sz="4" w:space="0" w:color="auto"/>
              <w:bottom w:val="single" w:sz="4" w:space="0" w:color="auto"/>
              <w:right w:val="single" w:sz="4" w:space="0" w:color="auto"/>
            </w:tcBorders>
          </w:tcPr>
          <w:p w14:paraId="6917CD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13C9A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D0523E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94004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7EF09B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853EF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069133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5F65B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DC_1A-21A-28A-42C_n79C_UL_1A_n79C</w:t>
            </w:r>
          </w:p>
        </w:tc>
        <w:tc>
          <w:tcPr>
            <w:tcW w:w="270" w:type="pct"/>
            <w:tcBorders>
              <w:top w:val="single" w:sz="4" w:space="0" w:color="auto"/>
              <w:left w:val="single" w:sz="4" w:space="0" w:color="auto"/>
              <w:bottom w:val="single" w:sz="4" w:space="0" w:color="auto"/>
              <w:right w:val="single" w:sz="4" w:space="0" w:color="auto"/>
            </w:tcBorders>
          </w:tcPr>
          <w:p w14:paraId="771B4F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DB4B1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800536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8C02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93FA38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97033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5B4EF2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A138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DC_1A-21A-28A_42A_n79C_UL_1A_n79C</w:t>
            </w:r>
          </w:p>
        </w:tc>
        <w:tc>
          <w:tcPr>
            <w:tcW w:w="270" w:type="pct"/>
            <w:tcBorders>
              <w:top w:val="single" w:sz="4" w:space="0" w:color="auto"/>
              <w:left w:val="single" w:sz="4" w:space="0" w:color="auto"/>
              <w:bottom w:val="single" w:sz="4" w:space="0" w:color="auto"/>
              <w:right w:val="single" w:sz="4" w:space="0" w:color="auto"/>
            </w:tcBorders>
          </w:tcPr>
          <w:p w14:paraId="0944AF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B0BBB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C3625B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4514E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E45CB1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68C76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A71651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94897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DC_1A-21A-28A-42C_n79C_UL_21A_n79C</w:t>
            </w:r>
          </w:p>
        </w:tc>
        <w:tc>
          <w:tcPr>
            <w:tcW w:w="270" w:type="pct"/>
            <w:tcBorders>
              <w:top w:val="single" w:sz="4" w:space="0" w:color="auto"/>
              <w:left w:val="single" w:sz="4" w:space="0" w:color="auto"/>
              <w:bottom w:val="single" w:sz="4" w:space="0" w:color="auto"/>
              <w:right w:val="single" w:sz="4" w:space="0" w:color="auto"/>
            </w:tcBorders>
          </w:tcPr>
          <w:p w14:paraId="20E7B5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4319A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E11FB6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2E554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2D5C60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E1A85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0CBD7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B407F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DC_1A-21A-28A_42A_n79C_UL_21A_n79C</w:t>
            </w:r>
          </w:p>
        </w:tc>
        <w:tc>
          <w:tcPr>
            <w:tcW w:w="270" w:type="pct"/>
            <w:tcBorders>
              <w:top w:val="single" w:sz="4" w:space="0" w:color="auto"/>
              <w:left w:val="single" w:sz="4" w:space="0" w:color="auto"/>
              <w:bottom w:val="single" w:sz="4" w:space="0" w:color="auto"/>
              <w:right w:val="single" w:sz="4" w:space="0" w:color="auto"/>
            </w:tcBorders>
          </w:tcPr>
          <w:p w14:paraId="147377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CB93A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084EF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ECB7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FC79E3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0DAF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3FD4C0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3CDCA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DC_1A-21A-28A-42C_n79C_UL_28A_n79C</w:t>
            </w:r>
          </w:p>
        </w:tc>
        <w:tc>
          <w:tcPr>
            <w:tcW w:w="270" w:type="pct"/>
            <w:tcBorders>
              <w:top w:val="single" w:sz="4" w:space="0" w:color="auto"/>
              <w:left w:val="single" w:sz="4" w:space="0" w:color="auto"/>
              <w:bottom w:val="single" w:sz="4" w:space="0" w:color="auto"/>
              <w:right w:val="single" w:sz="4" w:space="0" w:color="auto"/>
            </w:tcBorders>
          </w:tcPr>
          <w:p w14:paraId="08DDD6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83A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124A0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ADFA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06C2CF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104E6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6B157C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75B03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DC_1A-21A-28A_42A_n79C_UL_28A_n79C</w:t>
            </w:r>
          </w:p>
        </w:tc>
        <w:tc>
          <w:tcPr>
            <w:tcW w:w="270" w:type="pct"/>
            <w:tcBorders>
              <w:top w:val="single" w:sz="4" w:space="0" w:color="auto"/>
              <w:left w:val="single" w:sz="4" w:space="0" w:color="auto"/>
              <w:bottom w:val="single" w:sz="4" w:space="0" w:color="auto"/>
              <w:right w:val="single" w:sz="4" w:space="0" w:color="auto"/>
            </w:tcBorders>
          </w:tcPr>
          <w:p w14:paraId="19A187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4E933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16CA31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B9CE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639849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7A10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A8D40F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C80B5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DC_3A-21A-28A-42C_n79C_UL_3A_n79C</w:t>
            </w:r>
          </w:p>
        </w:tc>
        <w:tc>
          <w:tcPr>
            <w:tcW w:w="270" w:type="pct"/>
            <w:tcBorders>
              <w:top w:val="single" w:sz="4" w:space="0" w:color="auto"/>
              <w:left w:val="single" w:sz="4" w:space="0" w:color="auto"/>
              <w:bottom w:val="single" w:sz="4" w:space="0" w:color="auto"/>
              <w:right w:val="single" w:sz="4" w:space="0" w:color="auto"/>
            </w:tcBorders>
          </w:tcPr>
          <w:p w14:paraId="20B051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72353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15073F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67CCF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24B70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8E84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C396B0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8026C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DC_3A-21A-28A-42C_n79C_UL_21A_n79C</w:t>
            </w:r>
          </w:p>
        </w:tc>
        <w:tc>
          <w:tcPr>
            <w:tcW w:w="270" w:type="pct"/>
            <w:tcBorders>
              <w:top w:val="single" w:sz="4" w:space="0" w:color="auto"/>
              <w:left w:val="single" w:sz="4" w:space="0" w:color="auto"/>
              <w:bottom w:val="single" w:sz="4" w:space="0" w:color="auto"/>
              <w:right w:val="single" w:sz="4" w:space="0" w:color="auto"/>
            </w:tcBorders>
          </w:tcPr>
          <w:p w14:paraId="301C32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4D1E2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2EA6046"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47C44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526D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B3A7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30163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1CBBB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DC_3A-21A-28A-42C_n79C_UL_28A_n79C</w:t>
            </w:r>
          </w:p>
        </w:tc>
        <w:tc>
          <w:tcPr>
            <w:tcW w:w="270" w:type="pct"/>
            <w:tcBorders>
              <w:top w:val="single" w:sz="4" w:space="0" w:color="auto"/>
              <w:left w:val="single" w:sz="4" w:space="0" w:color="auto"/>
              <w:bottom w:val="single" w:sz="4" w:space="0" w:color="auto"/>
              <w:right w:val="single" w:sz="4" w:space="0" w:color="auto"/>
            </w:tcBorders>
          </w:tcPr>
          <w:p w14:paraId="2FF302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8BB5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649BCA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5D673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F22C7D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45872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1CEE6C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FD036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DC_3A-21A-28A_42A_n79C_UL_3A_n79C</w:t>
            </w:r>
          </w:p>
        </w:tc>
        <w:tc>
          <w:tcPr>
            <w:tcW w:w="270" w:type="pct"/>
            <w:tcBorders>
              <w:top w:val="single" w:sz="4" w:space="0" w:color="auto"/>
              <w:left w:val="single" w:sz="4" w:space="0" w:color="auto"/>
              <w:bottom w:val="single" w:sz="4" w:space="0" w:color="auto"/>
              <w:right w:val="single" w:sz="4" w:space="0" w:color="auto"/>
            </w:tcBorders>
          </w:tcPr>
          <w:p w14:paraId="01D46B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D39CC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D68447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41675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94361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CEB81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A62F02" w14:paraId="6EE5EE1B"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1269E20" w14:textId="41EDA2B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DL_1A-3A-7A-28A_n28A_UL_1A_n28A</w:t>
            </w:r>
          </w:p>
        </w:tc>
        <w:tc>
          <w:tcPr>
            <w:tcW w:w="270" w:type="pct"/>
            <w:tcBorders>
              <w:top w:val="single" w:sz="4" w:space="0" w:color="auto"/>
              <w:left w:val="single" w:sz="4" w:space="0" w:color="auto"/>
              <w:bottom w:val="single" w:sz="4" w:space="0" w:color="auto"/>
              <w:right w:val="single" w:sz="4" w:space="0" w:color="auto"/>
            </w:tcBorders>
          </w:tcPr>
          <w:p w14:paraId="318D1129" w14:textId="5488281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BD81C14" w14:textId="0677AE0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CB9D7FF"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0A03C57" w14:textId="784DDFF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377BE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198D31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DEFE2CB"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05EC6983" w14:textId="385B7BE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DL_1A-3A-7A-28A_n28A_UL_3A_n28A</w:t>
            </w:r>
          </w:p>
        </w:tc>
        <w:tc>
          <w:tcPr>
            <w:tcW w:w="270" w:type="pct"/>
            <w:tcBorders>
              <w:top w:val="single" w:sz="4" w:space="0" w:color="auto"/>
              <w:left w:val="single" w:sz="4" w:space="0" w:color="auto"/>
              <w:bottom w:val="single" w:sz="4" w:space="0" w:color="auto"/>
              <w:right w:val="single" w:sz="4" w:space="0" w:color="auto"/>
            </w:tcBorders>
          </w:tcPr>
          <w:p w14:paraId="5998890D" w14:textId="28AC824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CE95FB" w14:textId="7D0F2E0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F5CAB5A"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268E7D" w14:textId="5E95AA0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F350F61"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19BB80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36270069"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6DC886C" w14:textId="4A65473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DL_1A-3A-7A-28A_n28A_UL_7A_n28A</w:t>
            </w:r>
          </w:p>
        </w:tc>
        <w:tc>
          <w:tcPr>
            <w:tcW w:w="270" w:type="pct"/>
            <w:tcBorders>
              <w:top w:val="single" w:sz="4" w:space="0" w:color="auto"/>
              <w:left w:val="single" w:sz="4" w:space="0" w:color="auto"/>
              <w:bottom w:val="single" w:sz="4" w:space="0" w:color="auto"/>
              <w:right w:val="single" w:sz="4" w:space="0" w:color="auto"/>
            </w:tcBorders>
          </w:tcPr>
          <w:p w14:paraId="756A68AE" w14:textId="2A68E07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E3EC610" w14:textId="147821E1"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9410831"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EE3F200" w14:textId="2EA870F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9C7DEA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B5F28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EAD693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11479949" w14:textId="5FB876C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DL_1A-3A-7A-28A_n28A_UL_28A_n28A</w:t>
            </w:r>
          </w:p>
        </w:tc>
        <w:tc>
          <w:tcPr>
            <w:tcW w:w="270" w:type="pct"/>
            <w:tcBorders>
              <w:top w:val="single" w:sz="4" w:space="0" w:color="auto"/>
              <w:left w:val="single" w:sz="4" w:space="0" w:color="auto"/>
              <w:bottom w:val="single" w:sz="4" w:space="0" w:color="auto"/>
              <w:right w:val="single" w:sz="4" w:space="0" w:color="auto"/>
            </w:tcBorders>
          </w:tcPr>
          <w:p w14:paraId="02D03088" w14:textId="42B07E9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7E28EED" w14:textId="07F439D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991D27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A4340AA" w14:textId="0F0168F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1147B82"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9D2FFD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A04C0D5"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DA95C55" w14:textId="3F5C040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DL_1A-3C-7A-28A_n28A_UL_1A_n28A</w:t>
            </w:r>
          </w:p>
        </w:tc>
        <w:tc>
          <w:tcPr>
            <w:tcW w:w="270" w:type="pct"/>
            <w:tcBorders>
              <w:top w:val="single" w:sz="4" w:space="0" w:color="auto"/>
              <w:left w:val="single" w:sz="4" w:space="0" w:color="auto"/>
              <w:bottom w:val="single" w:sz="4" w:space="0" w:color="auto"/>
              <w:right w:val="single" w:sz="4" w:space="0" w:color="auto"/>
            </w:tcBorders>
          </w:tcPr>
          <w:p w14:paraId="1548196D" w14:textId="4812BA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A04177C" w14:textId="117D87C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A059BF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43CCA6A" w14:textId="442504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B2E1821"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6078B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78E5CD4"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3665A82" w14:textId="17CE839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DL_1A-3C-7A-28A_n28A_UL_3A_n28A</w:t>
            </w:r>
          </w:p>
        </w:tc>
        <w:tc>
          <w:tcPr>
            <w:tcW w:w="270" w:type="pct"/>
            <w:tcBorders>
              <w:top w:val="single" w:sz="4" w:space="0" w:color="auto"/>
              <w:left w:val="single" w:sz="4" w:space="0" w:color="auto"/>
              <w:bottom w:val="single" w:sz="4" w:space="0" w:color="auto"/>
              <w:right w:val="single" w:sz="4" w:space="0" w:color="auto"/>
            </w:tcBorders>
          </w:tcPr>
          <w:p w14:paraId="38AB10BB" w14:textId="689ABDF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5ADB82B" w14:textId="1377DBC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7F021E"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7811117" w14:textId="5B333F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79712E"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6F7B2A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2BA42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5B8C23E1" w14:textId="7837D3C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DL_1A-3C-7A-28A_n28A_UL_3C_n28A</w:t>
            </w:r>
          </w:p>
        </w:tc>
        <w:tc>
          <w:tcPr>
            <w:tcW w:w="270" w:type="pct"/>
            <w:tcBorders>
              <w:top w:val="single" w:sz="4" w:space="0" w:color="auto"/>
              <w:left w:val="single" w:sz="4" w:space="0" w:color="auto"/>
              <w:bottom w:val="single" w:sz="4" w:space="0" w:color="auto"/>
              <w:right w:val="single" w:sz="4" w:space="0" w:color="auto"/>
            </w:tcBorders>
          </w:tcPr>
          <w:p w14:paraId="2A495A0A" w14:textId="10C3B19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B0FE94E" w14:textId="3E80A7E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C762D9B"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CC045BD" w14:textId="5816A7A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402080"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22BBB3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7AC037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E9D30A1" w14:textId="68B7002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DL_1A-3C-7A-28A_n28A_UL_7A_n28A</w:t>
            </w:r>
          </w:p>
        </w:tc>
        <w:tc>
          <w:tcPr>
            <w:tcW w:w="270" w:type="pct"/>
            <w:tcBorders>
              <w:top w:val="single" w:sz="4" w:space="0" w:color="auto"/>
              <w:left w:val="single" w:sz="4" w:space="0" w:color="auto"/>
              <w:bottom w:val="single" w:sz="4" w:space="0" w:color="auto"/>
              <w:right w:val="single" w:sz="4" w:space="0" w:color="auto"/>
            </w:tcBorders>
          </w:tcPr>
          <w:p w14:paraId="2F5F7066" w14:textId="4F8E5FF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67D6B6" w14:textId="24055C1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9A5064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AEE4C2D" w14:textId="782A68F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2ED1C4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D62F05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3BFB599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D0CCFDB" w14:textId="7CAB409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DL_1A-3C-7A-28A_n28A_UL_28A_n28A</w:t>
            </w:r>
          </w:p>
        </w:tc>
        <w:tc>
          <w:tcPr>
            <w:tcW w:w="270" w:type="pct"/>
            <w:tcBorders>
              <w:top w:val="single" w:sz="4" w:space="0" w:color="auto"/>
              <w:left w:val="single" w:sz="4" w:space="0" w:color="auto"/>
              <w:bottom w:val="single" w:sz="4" w:space="0" w:color="auto"/>
              <w:right w:val="single" w:sz="4" w:space="0" w:color="auto"/>
            </w:tcBorders>
          </w:tcPr>
          <w:p w14:paraId="5F8EDB2D" w14:textId="50D8BC7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67B264B" w14:textId="25C2E74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D78AFA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F7CADF" w14:textId="0E09A78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22EBD1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619847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7C28EB12"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4A7DA15" w14:textId="412FD55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DL_1A-3A-7C-28A_n28A_UL_1A_n28A</w:t>
            </w:r>
          </w:p>
        </w:tc>
        <w:tc>
          <w:tcPr>
            <w:tcW w:w="270" w:type="pct"/>
            <w:tcBorders>
              <w:top w:val="single" w:sz="4" w:space="0" w:color="auto"/>
              <w:left w:val="single" w:sz="4" w:space="0" w:color="auto"/>
              <w:bottom w:val="single" w:sz="4" w:space="0" w:color="auto"/>
              <w:right w:val="single" w:sz="4" w:space="0" w:color="auto"/>
            </w:tcBorders>
          </w:tcPr>
          <w:p w14:paraId="26661945" w14:textId="6318C4D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5E4240A" w14:textId="48457D6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C47616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970C174" w14:textId="236C606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5BA3D7B"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4D5765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30831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48CF1616" w14:textId="2CE96CF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DL_1A-3A-7C-28A_n28A_UL_3A_n28A</w:t>
            </w:r>
          </w:p>
        </w:tc>
        <w:tc>
          <w:tcPr>
            <w:tcW w:w="270" w:type="pct"/>
            <w:tcBorders>
              <w:top w:val="single" w:sz="4" w:space="0" w:color="auto"/>
              <w:left w:val="single" w:sz="4" w:space="0" w:color="auto"/>
              <w:bottom w:val="single" w:sz="4" w:space="0" w:color="auto"/>
              <w:right w:val="single" w:sz="4" w:space="0" w:color="auto"/>
            </w:tcBorders>
          </w:tcPr>
          <w:p w14:paraId="4B8F3045" w14:textId="12069D5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F3B9E95" w14:textId="22D0043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D3F99F6"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C02586B" w14:textId="0FBBF78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106E9D9"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145EFA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1443902"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C66FA1C" w14:textId="213F00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DL_1A-3A-7C-28A_n28A_UL_7A_n28A</w:t>
            </w:r>
          </w:p>
        </w:tc>
        <w:tc>
          <w:tcPr>
            <w:tcW w:w="270" w:type="pct"/>
            <w:tcBorders>
              <w:top w:val="single" w:sz="4" w:space="0" w:color="auto"/>
              <w:left w:val="single" w:sz="4" w:space="0" w:color="auto"/>
              <w:bottom w:val="single" w:sz="4" w:space="0" w:color="auto"/>
              <w:right w:val="single" w:sz="4" w:space="0" w:color="auto"/>
            </w:tcBorders>
          </w:tcPr>
          <w:p w14:paraId="459607D3" w14:textId="08F6E01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7B6F99A" w14:textId="0200BEF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1925B8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6CDB73C" w14:textId="3914169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CFB624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F6CDD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BFD4A6E"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014BAB2B" w14:textId="71AA919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DL_1A-3A-7C-28A_n28A_UL_7C_n28A</w:t>
            </w:r>
          </w:p>
        </w:tc>
        <w:tc>
          <w:tcPr>
            <w:tcW w:w="270" w:type="pct"/>
            <w:tcBorders>
              <w:top w:val="single" w:sz="4" w:space="0" w:color="auto"/>
              <w:left w:val="single" w:sz="4" w:space="0" w:color="auto"/>
              <w:bottom w:val="single" w:sz="4" w:space="0" w:color="auto"/>
              <w:right w:val="single" w:sz="4" w:space="0" w:color="auto"/>
            </w:tcBorders>
          </w:tcPr>
          <w:p w14:paraId="4EF22EE4" w14:textId="37A0773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BFDC95B" w14:textId="2209973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2275EA"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123AEB" w14:textId="52B468B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96B29F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F3554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4A8F899"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F1D4DFA" w14:textId="64FA57C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DL_1A-3A-7C-28A_n28A_UL_28A_n28A</w:t>
            </w:r>
          </w:p>
        </w:tc>
        <w:tc>
          <w:tcPr>
            <w:tcW w:w="270" w:type="pct"/>
            <w:tcBorders>
              <w:top w:val="single" w:sz="4" w:space="0" w:color="auto"/>
              <w:left w:val="single" w:sz="4" w:space="0" w:color="auto"/>
              <w:bottom w:val="single" w:sz="4" w:space="0" w:color="auto"/>
              <w:right w:val="single" w:sz="4" w:space="0" w:color="auto"/>
            </w:tcBorders>
          </w:tcPr>
          <w:p w14:paraId="52455EF0" w14:textId="7306DF8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A58056A" w14:textId="69BA6DF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DD4806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C4E1760" w14:textId="6E21181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E3ADA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B8A534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C154EC6"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155D575" w14:textId="3019D62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DL_1A-3C-7C-28A_n28A_UL_1A_n28A</w:t>
            </w:r>
          </w:p>
        </w:tc>
        <w:tc>
          <w:tcPr>
            <w:tcW w:w="270" w:type="pct"/>
            <w:tcBorders>
              <w:top w:val="single" w:sz="4" w:space="0" w:color="auto"/>
              <w:left w:val="single" w:sz="4" w:space="0" w:color="auto"/>
              <w:bottom w:val="single" w:sz="4" w:space="0" w:color="auto"/>
              <w:right w:val="single" w:sz="4" w:space="0" w:color="auto"/>
            </w:tcBorders>
          </w:tcPr>
          <w:p w14:paraId="74EAB51B" w14:textId="6A3A6BB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B32B136" w14:textId="5E423BF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C54DBF"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64445DE" w14:textId="06A69A6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439394D"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2582F2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D6D209D"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87BBB79" w14:textId="2E045F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DL_1A-3C-7C-28A_n28A_UL_3A_n28A</w:t>
            </w:r>
          </w:p>
        </w:tc>
        <w:tc>
          <w:tcPr>
            <w:tcW w:w="270" w:type="pct"/>
            <w:tcBorders>
              <w:top w:val="single" w:sz="4" w:space="0" w:color="auto"/>
              <w:left w:val="single" w:sz="4" w:space="0" w:color="auto"/>
              <w:bottom w:val="single" w:sz="4" w:space="0" w:color="auto"/>
              <w:right w:val="single" w:sz="4" w:space="0" w:color="auto"/>
            </w:tcBorders>
          </w:tcPr>
          <w:p w14:paraId="3DD3FDFA" w14:textId="78C454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8C344C1" w14:textId="1EF36EC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63146ED"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B7ACF62" w14:textId="407F208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172C1E9"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A85E34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3978366"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E89109B" w14:textId="7BEE01B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DL_1A-3C-7C-28A_n28A_UL_3C_n28A</w:t>
            </w:r>
          </w:p>
        </w:tc>
        <w:tc>
          <w:tcPr>
            <w:tcW w:w="270" w:type="pct"/>
            <w:tcBorders>
              <w:top w:val="single" w:sz="4" w:space="0" w:color="auto"/>
              <w:left w:val="single" w:sz="4" w:space="0" w:color="auto"/>
              <w:bottom w:val="single" w:sz="4" w:space="0" w:color="auto"/>
              <w:right w:val="single" w:sz="4" w:space="0" w:color="auto"/>
            </w:tcBorders>
          </w:tcPr>
          <w:p w14:paraId="1B4F07E4" w14:textId="74C59F0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EE79CA" w14:textId="5C71C03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4C30A8E"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978D10F" w14:textId="681018E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AF926CF"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3529E8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89D8E13"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6988CEF" w14:textId="12E778D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DL_1A-3C-7C-28A_n28A_UL_7A_n28A</w:t>
            </w:r>
          </w:p>
        </w:tc>
        <w:tc>
          <w:tcPr>
            <w:tcW w:w="270" w:type="pct"/>
            <w:tcBorders>
              <w:top w:val="single" w:sz="4" w:space="0" w:color="auto"/>
              <w:left w:val="single" w:sz="4" w:space="0" w:color="auto"/>
              <w:bottom w:val="single" w:sz="4" w:space="0" w:color="auto"/>
              <w:right w:val="single" w:sz="4" w:space="0" w:color="auto"/>
            </w:tcBorders>
          </w:tcPr>
          <w:p w14:paraId="0563A576" w14:textId="551288F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CF6447" w14:textId="431C8D6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146CB6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3F67041" w14:textId="1827CB6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03D6A2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F1DE3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770E4835"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F602286" w14:textId="3969419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DL_1A-3C-7C-28A_n28A_UL_7C_n28A</w:t>
            </w:r>
          </w:p>
        </w:tc>
        <w:tc>
          <w:tcPr>
            <w:tcW w:w="270" w:type="pct"/>
            <w:tcBorders>
              <w:top w:val="single" w:sz="4" w:space="0" w:color="auto"/>
              <w:left w:val="single" w:sz="4" w:space="0" w:color="auto"/>
              <w:bottom w:val="single" w:sz="4" w:space="0" w:color="auto"/>
              <w:right w:val="single" w:sz="4" w:space="0" w:color="auto"/>
            </w:tcBorders>
          </w:tcPr>
          <w:p w14:paraId="561974A7" w14:textId="16063F4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99CFBD1" w14:textId="08B5950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6754FE7"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D8715A0" w14:textId="49B2CA3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558A9F"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6B3B40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617A0E0"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9F50705" w14:textId="3923F7E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DL_1A-3C-7C-28A_n28A_UL_28A_n28A</w:t>
            </w:r>
          </w:p>
        </w:tc>
        <w:tc>
          <w:tcPr>
            <w:tcW w:w="270" w:type="pct"/>
            <w:tcBorders>
              <w:top w:val="single" w:sz="4" w:space="0" w:color="auto"/>
              <w:left w:val="single" w:sz="4" w:space="0" w:color="auto"/>
              <w:bottom w:val="single" w:sz="4" w:space="0" w:color="auto"/>
              <w:right w:val="single" w:sz="4" w:space="0" w:color="auto"/>
            </w:tcBorders>
          </w:tcPr>
          <w:p w14:paraId="481B4F11" w14:textId="33EA2D2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B50994" w14:textId="39D277D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3D5AC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2CFEF8A" w14:textId="6B0488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E254EF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53E8D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56AEE12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3836A0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DL_1A-3A-7A-28A_n7A_UL_1A_n7A</w:t>
            </w:r>
          </w:p>
        </w:tc>
        <w:tc>
          <w:tcPr>
            <w:tcW w:w="270" w:type="pct"/>
            <w:tcBorders>
              <w:top w:val="single" w:sz="4" w:space="0" w:color="auto"/>
              <w:left w:val="single" w:sz="4" w:space="0" w:color="auto"/>
              <w:bottom w:val="single" w:sz="4" w:space="0" w:color="auto"/>
              <w:right w:val="single" w:sz="4" w:space="0" w:color="auto"/>
            </w:tcBorders>
          </w:tcPr>
          <w:p w14:paraId="738727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14387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9C821F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6DCD26E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259472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60B6CA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F54E3AA" w14:textId="77777777" w:rsidR="00A62F02" w:rsidRPr="004977CF" w:rsidRDefault="00A62F02" w:rsidP="00A62F02">
            <w:pPr>
              <w:pStyle w:val="TAL"/>
              <w:rPr>
                <w:rFonts w:ascii="Times New Roman" w:hAnsi="Times New Roman"/>
                <w:sz w:val="16"/>
                <w:szCs w:val="16"/>
              </w:rPr>
            </w:pPr>
          </w:p>
        </w:tc>
      </w:tr>
      <w:tr w:rsidR="00A62F02" w14:paraId="2ED0D4C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E005A5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lastRenderedPageBreak/>
              <w:t>DL_1A-3A-7A-28A_n7A_UL_3A_n7A</w:t>
            </w:r>
          </w:p>
        </w:tc>
        <w:tc>
          <w:tcPr>
            <w:tcW w:w="270" w:type="pct"/>
            <w:tcBorders>
              <w:top w:val="single" w:sz="4" w:space="0" w:color="auto"/>
              <w:left w:val="single" w:sz="4" w:space="0" w:color="auto"/>
              <w:bottom w:val="single" w:sz="4" w:space="0" w:color="auto"/>
              <w:right w:val="single" w:sz="4" w:space="0" w:color="auto"/>
            </w:tcBorders>
          </w:tcPr>
          <w:p w14:paraId="3E96151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EB405A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B487EA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27308B7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C640FC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5BD34A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69AE1AE" w14:textId="77777777" w:rsidR="00A62F02" w:rsidRPr="004977CF" w:rsidRDefault="00A62F02" w:rsidP="00A62F02">
            <w:pPr>
              <w:pStyle w:val="TAL"/>
              <w:rPr>
                <w:rFonts w:ascii="Times New Roman" w:hAnsi="Times New Roman"/>
                <w:sz w:val="16"/>
                <w:szCs w:val="16"/>
              </w:rPr>
            </w:pPr>
          </w:p>
        </w:tc>
      </w:tr>
      <w:tr w:rsidR="00A62F02" w14:paraId="1C0A41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C7EFCC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DL_1A-3A-7A-28A_n7A_UL_7A_n7A</w:t>
            </w:r>
          </w:p>
        </w:tc>
        <w:tc>
          <w:tcPr>
            <w:tcW w:w="270" w:type="pct"/>
            <w:tcBorders>
              <w:top w:val="single" w:sz="4" w:space="0" w:color="auto"/>
              <w:left w:val="single" w:sz="4" w:space="0" w:color="auto"/>
              <w:bottom w:val="single" w:sz="4" w:space="0" w:color="auto"/>
              <w:right w:val="single" w:sz="4" w:space="0" w:color="auto"/>
            </w:tcBorders>
          </w:tcPr>
          <w:p w14:paraId="4EB34FA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002B35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A636D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D92BF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1B94E7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D03E9C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A2D044A" w14:textId="77777777" w:rsidR="00A62F02" w:rsidRPr="004977CF" w:rsidRDefault="00A62F02" w:rsidP="00A62F02">
            <w:pPr>
              <w:pStyle w:val="TAL"/>
              <w:rPr>
                <w:rFonts w:ascii="Times New Roman" w:hAnsi="Times New Roman"/>
                <w:sz w:val="16"/>
                <w:szCs w:val="16"/>
              </w:rPr>
            </w:pPr>
          </w:p>
        </w:tc>
      </w:tr>
      <w:tr w:rsidR="00A62F02" w14:paraId="5498257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08B5B2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DL_1A-3A-7A-28A_n7A_UL_28A_n7A</w:t>
            </w:r>
          </w:p>
        </w:tc>
        <w:tc>
          <w:tcPr>
            <w:tcW w:w="270" w:type="pct"/>
            <w:tcBorders>
              <w:top w:val="single" w:sz="4" w:space="0" w:color="auto"/>
              <w:left w:val="single" w:sz="4" w:space="0" w:color="auto"/>
              <w:bottom w:val="single" w:sz="4" w:space="0" w:color="auto"/>
              <w:right w:val="single" w:sz="4" w:space="0" w:color="auto"/>
            </w:tcBorders>
          </w:tcPr>
          <w:p w14:paraId="0D3476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0A2BC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2EEEC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98B45E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F04665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6D6C16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7C6E6FB" w14:textId="77777777" w:rsidR="00A62F02" w:rsidRPr="004977CF" w:rsidRDefault="00A62F02" w:rsidP="00A62F02">
            <w:pPr>
              <w:pStyle w:val="TAL"/>
              <w:rPr>
                <w:rFonts w:ascii="Times New Roman" w:hAnsi="Times New Roman"/>
                <w:sz w:val="16"/>
                <w:szCs w:val="16"/>
              </w:rPr>
            </w:pPr>
          </w:p>
        </w:tc>
      </w:tr>
      <w:tr w:rsidR="00A62F02" w14:paraId="2E04B2C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BE230D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DL_1A-1A-3A-7A-28A_n7A_UL_1A_n7A</w:t>
            </w:r>
          </w:p>
        </w:tc>
        <w:tc>
          <w:tcPr>
            <w:tcW w:w="270" w:type="pct"/>
            <w:tcBorders>
              <w:top w:val="single" w:sz="4" w:space="0" w:color="auto"/>
              <w:left w:val="single" w:sz="4" w:space="0" w:color="auto"/>
              <w:bottom w:val="single" w:sz="4" w:space="0" w:color="auto"/>
              <w:right w:val="single" w:sz="4" w:space="0" w:color="auto"/>
            </w:tcBorders>
          </w:tcPr>
          <w:p w14:paraId="5F79073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17ACA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47D9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36101D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B90091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FBA9B5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4E63179" w14:textId="77777777" w:rsidR="00A62F02" w:rsidRPr="004977CF" w:rsidRDefault="00A62F02" w:rsidP="00A62F02">
            <w:pPr>
              <w:pStyle w:val="TAL"/>
              <w:rPr>
                <w:rFonts w:ascii="Times New Roman" w:hAnsi="Times New Roman"/>
                <w:sz w:val="16"/>
                <w:szCs w:val="16"/>
              </w:rPr>
            </w:pPr>
          </w:p>
        </w:tc>
      </w:tr>
      <w:tr w:rsidR="00A62F02" w14:paraId="7504AC9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54AF1C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DL_1A-1A-3A-7A-28A_n7A_UL_3A_n7A</w:t>
            </w:r>
          </w:p>
        </w:tc>
        <w:tc>
          <w:tcPr>
            <w:tcW w:w="270" w:type="pct"/>
            <w:tcBorders>
              <w:top w:val="single" w:sz="4" w:space="0" w:color="auto"/>
              <w:left w:val="single" w:sz="4" w:space="0" w:color="auto"/>
              <w:bottom w:val="single" w:sz="4" w:space="0" w:color="auto"/>
              <w:right w:val="single" w:sz="4" w:space="0" w:color="auto"/>
            </w:tcBorders>
          </w:tcPr>
          <w:p w14:paraId="272B353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FA46BF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1CEFA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C76D35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597B6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84B02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B54428" w14:textId="77777777" w:rsidR="00A62F02" w:rsidRPr="004977CF" w:rsidRDefault="00A62F02" w:rsidP="00A62F02">
            <w:pPr>
              <w:pStyle w:val="TAL"/>
              <w:rPr>
                <w:rFonts w:ascii="Times New Roman" w:hAnsi="Times New Roman"/>
                <w:sz w:val="16"/>
                <w:szCs w:val="16"/>
              </w:rPr>
            </w:pPr>
          </w:p>
        </w:tc>
      </w:tr>
      <w:tr w:rsidR="00A62F02" w14:paraId="19A24E3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F5DF2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DL_1A-1A-3A-7A-28A_n7A_UL_7A_n7A</w:t>
            </w:r>
          </w:p>
        </w:tc>
        <w:tc>
          <w:tcPr>
            <w:tcW w:w="270" w:type="pct"/>
            <w:tcBorders>
              <w:top w:val="single" w:sz="4" w:space="0" w:color="auto"/>
              <w:left w:val="single" w:sz="4" w:space="0" w:color="auto"/>
              <w:bottom w:val="single" w:sz="4" w:space="0" w:color="auto"/>
              <w:right w:val="single" w:sz="4" w:space="0" w:color="auto"/>
            </w:tcBorders>
          </w:tcPr>
          <w:p w14:paraId="6232A36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B3326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4A19C0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6EB364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88ECA3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8F07A3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C8C9E50" w14:textId="77777777" w:rsidR="00A62F02" w:rsidRPr="004977CF" w:rsidRDefault="00A62F02" w:rsidP="00A62F02">
            <w:pPr>
              <w:pStyle w:val="TAL"/>
              <w:rPr>
                <w:rFonts w:ascii="Times New Roman" w:hAnsi="Times New Roman"/>
                <w:sz w:val="16"/>
                <w:szCs w:val="16"/>
              </w:rPr>
            </w:pPr>
          </w:p>
        </w:tc>
      </w:tr>
      <w:tr w:rsidR="00A62F02" w14:paraId="6EA3F79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29F3DB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DL_1A-1A-3A-7A-28A_n7A_UL_28A_n7A</w:t>
            </w:r>
          </w:p>
        </w:tc>
        <w:tc>
          <w:tcPr>
            <w:tcW w:w="270" w:type="pct"/>
            <w:tcBorders>
              <w:top w:val="single" w:sz="4" w:space="0" w:color="auto"/>
              <w:left w:val="single" w:sz="4" w:space="0" w:color="auto"/>
              <w:bottom w:val="single" w:sz="4" w:space="0" w:color="auto"/>
              <w:right w:val="single" w:sz="4" w:space="0" w:color="auto"/>
            </w:tcBorders>
          </w:tcPr>
          <w:p w14:paraId="320F75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62E42F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7CB65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2102D28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4540AE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733ACD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7A9B49" w14:textId="77777777" w:rsidR="00A62F02" w:rsidRPr="004977CF" w:rsidRDefault="00A62F02" w:rsidP="00A62F02">
            <w:pPr>
              <w:pStyle w:val="TAL"/>
              <w:rPr>
                <w:rFonts w:ascii="Times New Roman" w:hAnsi="Times New Roman"/>
                <w:sz w:val="16"/>
                <w:szCs w:val="16"/>
              </w:rPr>
            </w:pPr>
          </w:p>
        </w:tc>
      </w:tr>
      <w:tr w:rsidR="00A62F02" w14:paraId="5A1D88D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35D4A6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DL_1A-1A-3A-3A-7A-28A_n7A_UL_1A_n7A</w:t>
            </w:r>
          </w:p>
        </w:tc>
        <w:tc>
          <w:tcPr>
            <w:tcW w:w="270" w:type="pct"/>
            <w:tcBorders>
              <w:top w:val="single" w:sz="4" w:space="0" w:color="auto"/>
              <w:left w:val="single" w:sz="4" w:space="0" w:color="auto"/>
              <w:bottom w:val="single" w:sz="4" w:space="0" w:color="auto"/>
              <w:right w:val="single" w:sz="4" w:space="0" w:color="auto"/>
            </w:tcBorders>
          </w:tcPr>
          <w:p w14:paraId="4CFCD57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972ED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4EC054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5D93709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C5293E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70244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D0C40C4" w14:textId="77777777" w:rsidR="00A62F02" w:rsidRPr="004977CF" w:rsidRDefault="00A62F02" w:rsidP="00A62F02">
            <w:pPr>
              <w:pStyle w:val="TAL"/>
              <w:rPr>
                <w:rFonts w:ascii="Times New Roman" w:hAnsi="Times New Roman"/>
                <w:sz w:val="16"/>
                <w:szCs w:val="16"/>
              </w:rPr>
            </w:pPr>
          </w:p>
        </w:tc>
      </w:tr>
      <w:tr w:rsidR="00A62F02" w14:paraId="5BFD4AF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A17F1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DL_1A-1A-3A-3A-7A-28A_n7A_UL_3A_n7A</w:t>
            </w:r>
          </w:p>
        </w:tc>
        <w:tc>
          <w:tcPr>
            <w:tcW w:w="270" w:type="pct"/>
            <w:tcBorders>
              <w:top w:val="single" w:sz="4" w:space="0" w:color="auto"/>
              <w:left w:val="single" w:sz="4" w:space="0" w:color="auto"/>
              <w:bottom w:val="single" w:sz="4" w:space="0" w:color="auto"/>
              <w:right w:val="single" w:sz="4" w:space="0" w:color="auto"/>
            </w:tcBorders>
          </w:tcPr>
          <w:p w14:paraId="4399BC2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D51F6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A21B0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98DEC3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4AAB0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34A876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D38ED89" w14:textId="77777777" w:rsidR="00A62F02" w:rsidRPr="004977CF" w:rsidRDefault="00A62F02" w:rsidP="00A62F02">
            <w:pPr>
              <w:pStyle w:val="TAL"/>
              <w:rPr>
                <w:rFonts w:ascii="Times New Roman" w:hAnsi="Times New Roman"/>
                <w:sz w:val="16"/>
                <w:szCs w:val="16"/>
              </w:rPr>
            </w:pPr>
          </w:p>
        </w:tc>
      </w:tr>
      <w:tr w:rsidR="00A62F02" w14:paraId="61691DC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F31569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DL_1A-1A-3A-3A-7A-28A_n7A_UL_7A_n7A</w:t>
            </w:r>
          </w:p>
        </w:tc>
        <w:tc>
          <w:tcPr>
            <w:tcW w:w="270" w:type="pct"/>
            <w:tcBorders>
              <w:top w:val="single" w:sz="4" w:space="0" w:color="auto"/>
              <w:left w:val="single" w:sz="4" w:space="0" w:color="auto"/>
              <w:bottom w:val="single" w:sz="4" w:space="0" w:color="auto"/>
              <w:right w:val="single" w:sz="4" w:space="0" w:color="auto"/>
            </w:tcBorders>
          </w:tcPr>
          <w:p w14:paraId="42D3EAE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6E73FB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0831D6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10ACEE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6B15F3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D9FD09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7116554" w14:textId="77777777" w:rsidR="00A62F02" w:rsidRPr="004977CF" w:rsidRDefault="00A62F02" w:rsidP="00A62F02">
            <w:pPr>
              <w:pStyle w:val="TAL"/>
              <w:rPr>
                <w:rFonts w:ascii="Times New Roman" w:hAnsi="Times New Roman"/>
                <w:sz w:val="16"/>
                <w:szCs w:val="16"/>
              </w:rPr>
            </w:pPr>
          </w:p>
        </w:tc>
      </w:tr>
      <w:tr w:rsidR="00A62F02" w14:paraId="1BB87D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8A777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DL_1A-1A-3A-3A-7A-28A_n7A_UL_28A_n7A</w:t>
            </w:r>
          </w:p>
        </w:tc>
        <w:tc>
          <w:tcPr>
            <w:tcW w:w="270" w:type="pct"/>
            <w:tcBorders>
              <w:top w:val="single" w:sz="4" w:space="0" w:color="auto"/>
              <w:left w:val="single" w:sz="4" w:space="0" w:color="auto"/>
              <w:bottom w:val="single" w:sz="4" w:space="0" w:color="auto"/>
              <w:right w:val="single" w:sz="4" w:space="0" w:color="auto"/>
            </w:tcBorders>
          </w:tcPr>
          <w:p w14:paraId="6BB1119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2FBF0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64BC54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3DC1EB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E9449B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9DD0AD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FF66CCB" w14:textId="77777777" w:rsidR="00A62F02" w:rsidRPr="004977CF" w:rsidRDefault="00A62F02" w:rsidP="00A62F02">
            <w:pPr>
              <w:pStyle w:val="TAL"/>
              <w:rPr>
                <w:rFonts w:ascii="Times New Roman" w:hAnsi="Times New Roman"/>
                <w:sz w:val="16"/>
                <w:szCs w:val="16"/>
              </w:rPr>
            </w:pPr>
          </w:p>
        </w:tc>
      </w:tr>
      <w:tr w:rsidR="00A62F02" w14:paraId="11B98C1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FBAAFE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DL_1A-3C-7A-28A_n7A_UL_1A_n7A</w:t>
            </w:r>
          </w:p>
        </w:tc>
        <w:tc>
          <w:tcPr>
            <w:tcW w:w="270" w:type="pct"/>
            <w:tcBorders>
              <w:top w:val="single" w:sz="4" w:space="0" w:color="auto"/>
              <w:left w:val="single" w:sz="4" w:space="0" w:color="auto"/>
              <w:bottom w:val="single" w:sz="4" w:space="0" w:color="auto"/>
              <w:right w:val="single" w:sz="4" w:space="0" w:color="auto"/>
            </w:tcBorders>
          </w:tcPr>
          <w:p w14:paraId="07FA875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126A8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32DB4F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B847DB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4D887D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1E0F8C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EB50625" w14:textId="77777777" w:rsidR="00A62F02" w:rsidRPr="004977CF" w:rsidRDefault="00A62F02" w:rsidP="00A62F02">
            <w:pPr>
              <w:pStyle w:val="TAL"/>
              <w:rPr>
                <w:rFonts w:ascii="Times New Roman" w:hAnsi="Times New Roman"/>
                <w:sz w:val="16"/>
                <w:szCs w:val="16"/>
              </w:rPr>
            </w:pPr>
          </w:p>
        </w:tc>
      </w:tr>
      <w:tr w:rsidR="00A62F02" w14:paraId="64D9513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6400F3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DL_1A-3C-7A-28A_n7A_UL_3A_n7A</w:t>
            </w:r>
          </w:p>
        </w:tc>
        <w:tc>
          <w:tcPr>
            <w:tcW w:w="270" w:type="pct"/>
            <w:tcBorders>
              <w:top w:val="single" w:sz="4" w:space="0" w:color="auto"/>
              <w:left w:val="single" w:sz="4" w:space="0" w:color="auto"/>
              <w:bottom w:val="single" w:sz="4" w:space="0" w:color="auto"/>
              <w:right w:val="single" w:sz="4" w:space="0" w:color="auto"/>
            </w:tcBorders>
          </w:tcPr>
          <w:p w14:paraId="3295A2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19748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3C6C10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AE917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6B3CDB7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8BBA1B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136F81C" w14:textId="77777777" w:rsidR="00A62F02" w:rsidRPr="004977CF" w:rsidRDefault="00A62F02" w:rsidP="00A62F02">
            <w:pPr>
              <w:pStyle w:val="TAL"/>
              <w:rPr>
                <w:rFonts w:ascii="Times New Roman" w:hAnsi="Times New Roman"/>
                <w:sz w:val="16"/>
                <w:szCs w:val="16"/>
              </w:rPr>
            </w:pPr>
          </w:p>
        </w:tc>
      </w:tr>
      <w:tr w:rsidR="00A62F02" w14:paraId="4D6054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00CAAE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DL_1A-3C-7A-28A_n7A_UL_3C_n7A</w:t>
            </w:r>
          </w:p>
        </w:tc>
        <w:tc>
          <w:tcPr>
            <w:tcW w:w="270" w:type="pct"/>
            <w:tcBorders>
              <w:top w:val="single" w:sz="4" w:space="0" w:color="auto"/>
              <w:left w:val="single" w:sz="4" w:space="0" w:color="auto"/>
              <w:bottom w:val="single" w:sz="4" w:space="0" w:color="auto"/>
              <w:right w:val="single" w:sz="4" w:space="0" w:color="auto"/>
            </w:tcBorders>
          </w:tcPr>
          <w:p w14:paraId="0106360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65405B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06BE3B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60B9C0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66E7DE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7E014C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A8AE42C" w14:textId="77777777" w:rsidR="00A62F02" w:rsidRPr="004977CF" w:rsidRDefault="00A62F02" w:rsidP="00A62F02">
            <w:pPr>
              <w:pStyle w:val="TAL"/>
              <w:rPr>
                <w:rFonts w:ascii="Times New Roman" w:hAnsi="Times New Roman"/>
                <w:sz w:val="16"/>
                <w:szCs w:val="16"/>
              </w:rPr>
            </w:pPr>
          </w:p>
        </w:tc>
      </w:tr>
      <w:tr w:rsidR="00A62F02" w14:paraId="7C9E73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3A2677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DL_1A-3C-7A-28A_n7A_UL_7A_n7A</w:t>
            </w:r>
          </w:p>
        </w:tc>
        <w:tc>
          <w:tcPr>
            <w:tcW w:w="270" w:type="pct"/>
            <w:tcBorders>
              <w:top w:val="single" w:sz="4" w:space="0" w:color="auto"/>
              <w:left w:val="single" w:sz="4" w:space="0" w:color="auto"/>
              <w:bottom w:val="single" w:sz="4" w:space="0" w:color="auto"/>
              <w:right w:val="single" w:sz="4" w:space="0" w:color="auto"/>
            </w:tcBorders>
          </w:tcPr>
          <w:p w14:paraId="0867E0A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23194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18D76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B11D2A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5CA68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1211D5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E6F3DB1" w14:textId="77777777" w:rsidR="00A62F02" w:rsidRPr="004977CF" w:rsidRDefault="00A62F02" w:rsidP="00A62F02">
            <w:pPr>
              <w:pStyle w:val="TAL"/>
              <w:rPr>
                <w:rFonts w:ascii="Times New Roman" w:hAnsi="Times New Roman"/>
                <w:sz w:val="16"/>
                <w:szCs w:val="16"/>
              </w:rPr>
            </w:pPr>
          </w:p>
        </w:tc>
      </w:tr>
      <w:tr w:rsidR="00A62F02" w14:paraId="3A241E9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CCC0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DL_1A-3C-7A-28A_n7A_UL_28A_n7A</w:t>
            </w:r>
          </w:p>
        </w:tc>
        <w:tc>
          <w:tcPr>
            <w:tcW w:w="270" w:type="pct"/>
            <w:tcBorders>
              <w:top w:val="single" w:sz="4" w:space="0" w:color="auto"/>
              <w:left w:val="single" w:sz="4" w:space="0" w:color="auto"/>
              <w:bottom w:val="single" w:sz="4" w:space="0" w:color="auto"/>
              <w:right w:val="single" w:sz="4" w:space="0" w:color="auto"/>
            </w:tcBorders>
          </w:tcPr>
          <w:p w14:paraId="7B05EB5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D239F6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A666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6CC32F3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6F698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D36494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6A52FB5" w14:textId="77777777" w:rsidR="00A62F02" w:rsidRPr="004977CF" w:rsidRDefault="00A62F02" w:rsidP="00A62F02">
            <w:pPr>
              <w:pStyle w:val="TAL"/>
              <w:rPr>
                <w:rFonts w:ascii="Times New Roman" w:hAnsi="Times New Roman"/>
                <w:sz w:val="16"/>
                <w:szCs w:val="16"/>
              </w:rPr>
            </w:pPr>
          </w:p>
        </w:tc>
      </w:tr>
      <w:tr w:rsidR="00A62F02" w14:paraId="077962B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6B5D5E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DL_1A-3A-3A-7A-28A_n7A_UL_1A_n7A</w:t>
            </w:r>
          </w:p>
        </w:tc>
        <w:tc>
          <w:tcPr>
            <w:tcW w:w="270" w:type="pct"/>
            <w:tcBorders>
              <w:top w:val="single" w:sz="4" w:space="0" w:color="auto"/>
              <w:left w:val="single" w:sz="4" w:space="0" w:color="auto"/>
              <w:bottom w:val="single" w:sz="4" w:space="0" w:color="auto"/>
              <w:right w:val="single" w:sz="4" w:space="0" w:color="auto"/>
            </w:tcBorders>
          </w:tcPr>
          <w:p w14:paraId="58DCCDD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9D1D52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1E9F78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7CACE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A662B2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C91DB7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29C7676" w14:textId="77777777" w:rsidR="00A62F02" w:rsidRPr="004977CF" w:rsidRDefault="00A62F02" w:rsidP="00A62F02">
            <w:pPr>
              <w:pStyle w:val="TAL"/>
              <w:rPr>
                <w:rFonts w:ascii="Times New Roman" w:hAnsi="Times New Roman"/>
                <w:sz w:val="16"/>
                <w:szCs w:val="16"/>
              </w:rPr>
            </w:pPr>
          </w:p>
        </w:tc>
      </w:tr>
      <w:tr w:rsidR="00A62F02" w14:paraId="3B669DD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6CDA64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DL_1A-3A-3A-7A-28A_n7A_UL_3A_n7A</w:t>
            </w:r>
          </w:p>
        </w:tc>
        <w:tc>
          <w:tcPr>
            <w:tcW w:w="270" w:type="pct"/>
            <w:tcBorders>
              <w:top w:val="single" w:sz="4" w:space="0" w:color="auto"/>
              <w:left w:val="single" w:sz="4" w:space="0" w:color="auto"/>
              <w:bottom w:val="single" w:sz="4" w:space="0" w:color="auto"/>
              <w:right w:val="single" w:sz="4" w:space="0" w:color="auto"/>
            </w:tcBorders>
          </w:tcPr>
          <w:p w14:paraId="2A70E5C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82C0A6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C9764E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7071C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6DE57B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AD8A85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4BE80F9" w14:textId="77777777" w:rsidR="00A62F02" w:rsidRPr="004977CF" w:rsidRDefault="00A62F02" w:rsidP="00A62F02">
            <w:pPr>
              <w:pStyle w:val="TAL"/>
              <w:rPr>
                <w:rFonts w:ascii="Times New Roman" w:hAnsi="Times New Roman"/>
                <w:sz w:val="16"/>
                <w:szCs w:val="16"/>
              </w:rPr>
            </w:pPr>
          </w:p>
        </w:tc>
      </w:tr>
      <w:tr w:rsidR="00A62F02" w14:paraId="60BADC6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AC2CC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DL_1A-3A-3A-7A-28A_n7A_UL_7A_n7A</w:t>
            </w:r>
          </w:p>
        </w:tc>
        <w:tc>
          <w:tcPr>
            <w:tcW w:w="270" w:type="pct"/>
            <w:tcBorders>
              <w:top w:val="single" w:sz="4" w:space="0" w:color="auto"/>
              <w:left w:val="single" w:sz="4" w:space="0" w:color="auto"/>
              <w:bottom w:val="single" w:sz="4" w:space="0" w:color="auto"/>
              <w:right w:val="single" w:sz="4" w:space="0" w:color="auto"/>
            </w:tcBorders>
          </w:tcPr>
          <w:p w14:paraId="4E35B4B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D61ED6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0DE437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59D00AF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D41AF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C05E24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8C74BFD" w14:textId="77777777" w:rsidR="00A62F02" w:rsidRPr="004977CF" w:rsidRDefault="00A62F02" w:rsidP="00A62F02">
            <w:pPr>
              <w:pStyle w:val="TAL"/>
              <w:rPr>
                <w:rFonts w:ascii="Times New Roman" w:hAnsi="Times New Roman"/>
                <w:sz w:val="16"/>
                <w:szCs w:val="16"/>
              </w:rPr>
            </w:pPr>
          </w:p>
        </w:tc>
      </w:tr>
      <w:tr w:rsidR="00A62F02" w14:paraId="2684456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BA593A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DL_1A-3A-3A-7A-28A_n7A_UL_28A_n7A</w:t>
            </w:r>
          </w:p>
        </w:tc>
        <w:tc>
          <w:tcPr>
            <w:tcW w:w="270" w:type="pct"/>
            <w:tcBorders>
              <w:top w:val="single" w:sz="4" w:space="0" w:color="auto"/>
              <w:left w:val="single" w:sz="4" w:space="0" w:color="auto"/>
              <w:bottom w:val="single" w:sz="4" w:space="0" w:color="auto"/>
              <w:right w:val="single" w:sz="4" w:space="0" w:color="auto"/>
            </w:tcBorders>
          </w:tcPr>
          <w:p w14:paraId="1A1DAD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99E1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D70F06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0C31A8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7DE4E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667A5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154350E" w14:textId="77777777" w:rsidR="00A62F02" w:rsidRPr="004977CF" w:rsidRDefault="00A62F02" w:rsidP="00A62F02">
            <w:pPr>
              <w:pStyle w:val="TAL"/>
              <w:rPr>
                <w:rFonts w:ascii="Times New Roman" w:hAnsi="Times New Roman"/>
                <w:sz w:val="16"/>
                <w:szCs w:val="16"/>
              </w:rPr>
            </w:pPr>
          </w:p>
        </w:tc>
      </w:tr>
      <w:tr w:rsidR="00A62F02" w14:paraId="47292EF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B669EA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DL_1A-1A-3C-7A-28A_n7A_UL_1A_n7A</w:t>
            </w:r>
          </w:p>
        </w:tc>
        <w:tc>
          <w:tcPr>
            <w:tcW w:w="270" w:type="pct"/>
            <w:tcBorders>
              <w:top w:val="single" w:sz="4" w:space="0" w:color="auto"/>
              <w:left w:val="single" w:sz="4" w:space="0" w:color="auto"/>
              <w:bottom w:val="single" w:sz="4" w:space="0" w:color="auto"/>
              <w:right w:val="single" w:sz="4" w:space="0" w:color="auto"/>
            </w:tcBorders>
          </w:tcPr>
          <w:p w14:paraId="6AE0AB7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81F667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7AB133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90DD87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336F84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EDF463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695429C" w14:textId="77777777" w:rsidR="00A62F02" w:rsidRPr="004977CF" w:rsidRDefault="00A62F02" w:rsidP="00A62F02">
            <w:pPr>
              <w:pStyle w:val="TAL"/>
              <w:rPr>
                <w:rFonts w:ascii="Times New Roman" w:hAnsi="Times New Roman"/>
                <w:sz w:val="16"/>
                <w:szCs w:val="16"/>
              </w:rPr>
            </w:pPr>
          </w:p>
        </w:tc>
      </w:tr>
      <w:tr w:rsidR="00A62F02" w14:paraId="6D27CBC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1FBA0D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DL_1A-1A-3C-7A-28A_n7A_UL_3A_n7A</w:t>
            </w:r>
          </w:p>
        </w:tc>
        <w:tc>
          <w:tcPr>
            <w:tcW w:w="270" w:type="pct"/>
            <w:tcBorders>
              <w:top w:val="single" w:sz="4" w:space="0" w:color="auto"/>
              <w:left w:val="single" w:sz="4" w:space="0" w:color="auto"/>
              <w:bottom w:val="single" w:sz="4" w:space="0" w:color="auto"/>
              <w:right w:val="single" w:sz="4" w:space="0" w:color="auto"/>
            </w:tcBorders>
          </w:tcPr>
          <w:p w14:paraId="7D55E2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2EB6B2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C7AA17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7922EF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E1FE1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81C4CF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C2684A" w14:textId="77777777" w:rsidR="00A62F02" w:rsidRPr="004977CF" w:rsidRDefault="00A62F02" w:rsidP="00A62F02">
            <w:pPr>
              <w:pStyle w:val="TAL"/>
              <w:rPr>
                <w:rFonts w:ascii="Times New Roman" w:hAnsi="Times New Roman"/>
                <w:sz w:val="16"/>
                <w:szCs w:val="16"/>
              </w:rPr>
            </w:pPr>
          </w:p>
        </w:tc>
      </w:tr>
      <w:tr w:rsidR="00A62F02" w14:paraId="21AF1C3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AC0821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DL_1A-1A-3C-7A-28A_n7A_UL_3C_n7A</w:t>
            </w:r>
          </w:p>
        </w:tc>
        <w:tc>
          <w:tcPr>
            <w:tcW w:w="270" w:type="pct"/>
            <w:tcBorders>
              <w:top w:val="single" w:sz="4" w:space="0" w:color="auto"/>
              <w:left w:val="single" w:sz="4" w:space="0" w:color="auto"/>
              <w:bottom w:val="single" w:sz="4" w:space="0" w:color="auto"/>
              <w:right w:val="single" w:sz="4" w:space="0" w:color="auto"/>
            </w:tcBorders>
          </w:tcPr>
          <w:p w14:paraId="364C1B4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0C03C7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9DCF68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CEB5E1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6C8523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ABC012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9865672" w14:textId="77777777" w:rsidR="00A62F02" w:rsidRPr="004977CF" w:rsidRDefault="00A62F02" w:rsidP="00A62F02">
            <w:pPr>
              <w:pStyle w:val="TAL"/>
              <w:rPr>
                <w:rFonts w:ascii="Times New Roman" w:hAnsi="Times New Roman"/>
                <w:sz w:val="16"/>
                <w:szCs w:val="16"/>
              </w:rPr>
            </w:pPr>
          </w:p>
        </w:tc>
      </w:tr>
      <w:tr w:rsidR="00A62F02" w14:paraId="332D955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5DB65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DL_1A-1A-3C-7A-28A_n7A_UL_7A_n7A</w:t>
            </w:r>
          </w:p>
        </w:tc>
        <w:tc>
          <w:tcPr>
            <w:tcW w:w="270" w:type="pct"/>
            <w:tcBorders>
              <w:top w:val="single" w:sz="4" w:space="0" w:color="auto"/>
              <w:left w:val="single" w:sz="4" w:space="0" w:color="auto"/>
              <w:bottom w:val="single" w:sz="4" w:space="0" w:color="auto"/>
              <w:right w:val="single" w:sz="4" w:space="0" w:color="auto"/>
            </w:tcBorders>
          </w:tcPr>
          <w:p w14:paraId="5CD72C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5DBC7D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B8E6F0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245426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611E08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6DF9D3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B9E4E45" w14:textId="77777777" w:rsidR="00A62F02" w:rsidRPr="004977CF" w:rsidRDefault="00A62F02" w:rsidP="00A62F02">
            <w:pPr>
              <w:pStyle w:val="TAL"/>
              <w:rPr>
                <w:rFonts w:ascii="Times New Roman" w:hAnsi="Times New Roman"/>
                <w:sz w:val="16"/>
                <w:szCs w:val="16"/>
              </w:rPr>
            </w:pPr>
          </w:p>
        </w:tc>
      </w:tr>
      <w:tr w:rsidR="00A62F02" w14:paraId="2350B64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6C80A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DL_1A-1A-3C-7A-28A_n7A_UL_28A_n7A</w:t>
            </w:r>
          </w:p>
        </w:tc>
        <w:tc>
          <w:tcPr>
            <w:tcW w:w="270" w:type="pct"/>
            <w:tcBorders>
              <w:top w:val="single" w:sz="4" w:space="0" w:color="auto"/>
              <w:left w:val="single" w:sz="4" w:space="0" w:color="auto"/>
              <w:bottom w:val="single" w:sz="4" w:space="0" w:color="auto"/>
              <w:right w:val="single" w:sz="4" w:space="0" w:color="auto"/>
            </w:tcBorders>
          </w:tcPr>
          <w:p w14:paraId="735A95E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36956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0EE82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8EC5E7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EF07CE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AF39D6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EEB48B1" w14:textId="77777777" w:rsidR="00A62F02" w:rsidRPr="004977CF" w:rsidRDefault="00A62F02" w:rsidP="00A62F02">
            <w:pPr>
              <w:pStyle w:val="TAL"/>
              <w:rPr>
                <w:rFonts w:ascii="Times New Roman" w:hAnsi="Times New Roman"/>
                <w:sz w:val="16"/>
                <w:szCs w:val="16"/>
              </w:rPr>
            </w:pPr>
          </w:p>
        </w:tc>
      </w:tr>
      <w:tr w:rsidR="00A62F02" w:rsidRPr="00B373C9" w14:paraId="4EDF8DE4"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A6D3012"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DC_2A-7A-13A-66A_n66A_UL_2A_n66A</w:t>
            </w:r>
          </w:p>
        </w:tc>
        <w:tc>
          <w:tcPr>
            <w:tcW w:w="270" w:type="pct"/>
            <w:tcBorders>
              <w:top w:val="single" w:sz="4" w:space="0" w:color="auto"/>
              <w:left w:val="single" w:sz="4" w:space="0" w:color="auto"/>
              <w:bottom w:val="single" w:sz="4" w:space="0" w:color="auto"/>
              <w:right w:val="single" w:sz="4" w:space="0" w:color="auto"/>
            </w:tcBorders>
          </w:tcPr>
          <w:p w14:paraId="09D9E38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06F991DA"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F5CFE5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D95EE2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1BDF126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7D111D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AA74A7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067B8A55"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7153508C"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lastRenderedPageBreak/>
              <w:t>DC_2A-7A-13A-66A_n66A_UL_7A_n66A</w:t>
            </w:r>
          </w:p>
        </w:tc>
        <w:tc>
          <w:tcPr>
            <w:tcW w:w="270" w:type="pct"/>
            <w:tcBorders>
              <w:top w:val="single" w:sz="4" w:space="0" w:color="auto"/>
              <w:left w:val="single" w:sz="4" w:space="0" w:color="auto"/>
              <w:bottom w:val="single" w:sz="4" w:space="0" w:color="auto"/>
              <w:right w:val="single" w:sz="4" w:space="0" w:color="auto"/>
            </w:tcBorders>
          </w:tcPr>
          <w:p w14:paraId="2445FA3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2B9C73BC"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C10BAC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8DA491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09321D25"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294D39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286BFD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3B9DF9B8"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4C769AD3"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DC_2A-7A-13A-66A_n66A_UL_13A_n66A</w:t>
            </w:r>
          </w:p>
        </w:tc>
        <w:tc>
          <w:tcPr>
            <w:tcW w:w="270" w:type="pct"/>
            <w:tcBorders>
              <w:top w:val="single" w:sz="4" w:space="0" w:color="auto"/>
              <w:left w:val="single" w:sz="4" w:space="0" w:color="auto"/>
              <w:bottom w:val="single" w:sz="4" w:space="0" w:color="auto"/>
              <w:right w:val="single" w:sz="4" w:space="0" w:color="auto"/>
            </w:tcBorders>
          </w:tcPr>
          <w:p w14:paraId="7D1E671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12667F4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12CB19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2AA6951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53B1C6D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626937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F329F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71BBC9A9"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681CD9A"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DC_2A-7A-13A-66A_n66A_UL_66A_n66A</w:t>
            </w:r>
          </w:p>
        </w:tc>
        <w:tc>
          <w:tcPr>
            <w:tcW w:w="270" w:type="pct"/>
            <w:tcBorders>
              <w:top w:val="single" w:sz="4" w:space="0" w:color="auto"/>
              <w:left w:val="single" w:sz="4" w:space="0" w:color="auto"/>
              <w:bottom w:val="single" w:sz="4" w:space="0" w:color="auto"/>
              <w:right w:val="single" w:sz="4" w:space="0" w:color="auto"/>
            </w:tcBorders>
          </w:tcPr>
          <w:p w14:paraId="2CB96AE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6047179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26065A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672980A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3E3A5D1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01218F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3153AA5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13BFBDCB"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4C345FB7"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DC_2A-7C-13A-66A_n66A_UL_2A_n66A</w:t>
            </w:r>
          </w:p>
        </w:tc>
        <w:tc>
          <w:tcPr>
            <w:tcW w:w="270" w:type="pct"/>
            <w:tcBorders>
              <w:top w:val="single" w:sz="4" w:space="0" w:color="auto"/>
              <w:left w:val="single" w:sz="4" w:space="0" w:color="auto"/>
              <w:bottom w:val="single" w:sz="4" w:space="0" w:color="auto"/>
              <w:right w:val="single" w:sz="4" w:space="0" w:color="auto"/>
            </w:tcBorders>
          </w:tcPr>
          <w:p w14:paraId="1048CB1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53A51D5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06415A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A9EBF1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5714D98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5E8E20A"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234842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3696E8E4"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DE0C97F"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DC_2A-7C-13A-66A_n66A_UL_7A_n66A</w:t>
            </w:r>
          </w:p>
        </w:tc>
        <w:tc>
          <w:tcPr>
            <w:tcW w:w="270" w:type="pct"/>
            <w:tcBorders>
              <w:top w:val="single" w:sz="4" w:space="0" w:color="auto"/>
              <w:left w:val="single" w:sz="4" w:space="0" w:color="auto"/>
              <w:bottom w:val="single" w:sz="4" w:space="0" w:color="auto"/>
              <w:right w:val="single" w:sz="4" w:space="0" w:color="auto"/>
            </w:tcBorders>
          </w:tcPr>
          <w:p w14:paraId="739EE22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3157DEC5"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130A005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01BAC14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749472F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E0B48D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1F6729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47690A9E"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56714B18"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DC_2A-7C-13A-66A_n66A_UL_13A_n66A</w:t>
            </w:r>
          </w:p>
        </w:tc>
        <w:tc>
          <w:tcPr>
            <w:tcW w:w="270" w:type="pct"/>
            <w:tcBorders>
              <w:top w:val="single" w:sz="4" w:space="0" w:color="auto"/>
              <w:left w:val="single" w:sz="4" w:space="0" w:color="auto"/>
              <w:bottom w:val="single" w:sz="4" w:space="0" w:color="auto"/>
              <w:right w:val="single" w:sz="4" w:space="0" w:color="auto"/>
            </w:tcBorders>
          </w:tcPr>
          <w:p w14:paraId="535AB08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59324E6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79F7BEA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305B088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2F64066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B57717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4A7E0D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04907729"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23C934EE"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DC_2A-7C-13A-66A_n66A_UL_66A_n66A</w:t>
            </w:r>
          </w:p>
        </w:tc>
        <w:tc>
          <w:tcPr>
            <w:tcW w:w="270" w:type="pct"/>
            <w:tcBorders>
              <w:top w:val="single" w:sz="4" w:space="0" w:color="auto"/>
              <w:left w:val="single" w:sz="4" w:space="0" w:color="auto"/>
              <w:bottom w:val="single" w:sz="4" w:space="0" w:color="auto"/>
              <w:right w:val="single" w:sz="4" w:space="0" w:color="auto"/>
            </w:tcBorders>
          </w:tcPr>
          <w:p w14:paraId="790046A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1AA37DB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D1A918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4F4CA1E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49ED1DC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89C078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D899C9"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CC747F" w:rsidRPr="00B373C9" w14:paraId="3F971D07"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71127E54" w14:textId="52A7974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DC_1A-3A-7A-8A_n78A</w:t>
            </w:r>
          </w:p>
        </w:tc>
        <w:tc>
          <w:tcPr>
            <w:tcW w:w="270" w:type="pct"/>
            <w:tcBorders>
              <w:top w:val="single" w:sz="4" w:space="0" w:color="auto"/>
              <w:left w:val="single" w:sz="4" w:space="0" w:color="auto"/>
              <w:bottom w:val="single" w:sz="4" w:space="0" w:color="auto"/>
              <w:right w:val="single" w:sz="4" w:space="0" w:color="auto"/>
            </w:tcBorders>
          </w:tcPr>
          <w:p w14:paraId="6D855346" w14:textId="0263537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lang w:val="it-IT"/>
              </w:rPr>
              <w:t>Rel-15</w:t>
            </w:r>
          </w:p>
        </w:tc>
        <w:tc>
          <w:tcPr>
            <w:tcW w:w="828" w:type="pct"/>
            <w:tcBorders>
              <w:top w:val="single" w:sz="4" w:space="0" w:color="auto"/>
              <w:left w:val="single" w:sz="4" w:space="0" w:color="auto"/>
              <w:bottom w:val="single" w:sz="4" w:space="0" w:color="auto"/>
              <w:right w:val="single" w:sz="4" w:space="0" w:color="auto"/>
            </w:tcBorders>
          </w:tcPr>
          <w:p w14:paraId="2ED8A0E3" w14:textId="3785B973"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lang w:val="it-IT" w:eastAsia="zh-TW"/>
              </w:rPr>
              <w:t>Alper Ucar, Vodafone</w:t>
            </w:r>
          </w:p>
        </w:tc>
        <w:tc>
          <w:tcPr>
            <w:tcW w:w="859" w:type="pct"/>
            <w:tcBorders>
              <w:top w:val="single" w:sz="4" w:space="0" w:color="auto"/>
              <w:left w:val="single" w:sz="4" w:space="0" w:color="auto"/>
              <w:bottom w:val="single" w:sz="4" w:space="0" w:color="auto"/>
              <w:right w:val="single" w:sz="4" w:space="0" w:color="auto"/>
            </w:tcBorders>
          </w:tcPr>
          <w:p w14:paraId="47A0F311" w14:textId="2028339E"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37.716-41-11: R4-1909356</w:t>
            </w:r>
            <w:r w:rsidRPr="00CC747F">
              <w:rPr>
                <w:rFonts w:ascii="Times New Roman" w:hAnsi="Times New Roman"/>
                <w:sz w:val="16"/>
                <w:szCs w:val="18"/>
              </w:rPr>
              <w:br/>
              <w:t>38.101-3: R4-1909356</w:t>
            </w:r>
          </w:p>
        </w:tc>
        <w:tc>
          <w:tcPr>
            <w:tcW w:w="480" w:type="pct"/>
            <w:tcBorders>
              <w:top w:val="single" w:sz="4" w:space="0" w:color="auto"/>
              <w:left w:val="single" w:sz="4" w:space="0" w:color="auto"/>
              <w:bottom w:val="single" w:sz="4" w:space="0" w:color="auto"/>
              <w:right w:val="single" w:sz="4" w:space="0" w:color="auto"/>
            </w:tcBorders>
          </w:tcPr>
          <w:p w14:paraId="04999B69" w14:textId="4150FFC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Yes</w:t>
            </w:r>
          </w:p>
        </w:tc>
        <w:tc>
          <w:tcPr>
            <w:tcW w:w="480" w:type="pct"/>
            <w:tcBorders>
              <w:top w:val="single" w:sz="4" w:space="0" w:color="auto"/>
              <w:left w:val="single" w:sz="4" w:space="0" w:color="auto"/>
              <w:bottom w:val="single" w:sz="4" w:space="0" w:color="auto"/>
              <w:right w:val="single" w:sz="4" w:space="0" w:color="auto"/>
            </w:tcBorders>
          </w:tcPr>
          <w:p w14:paraId="13EBC285" w14:textId="5B7144CA"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Yes</w:t>
            </w:r>
          </w:p>
        </w:tc>
        <w:tc>
          <w:tcPr>
            <w:tcW w:w="819" w:type="pct"/>
            <w:tcBorders>
              <w:top w:val="single" w:sz="4" w:space="0" w:color="auto"/>
              <w:left w:val="single" w:sz="4" w:space="0" w:color="auto"/>
              <w:bottom w:val="single" w:sz="4" w:space="0" w:color="auto"/>
              <w:right w:val="single" w:sz="4" w:space="0" w:color="auto"/>
            </w:tcBorders>
          </w:tcPr>
          <w:p w14:paraId="569224B5" w14:textId="2368EEDF"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Completed</w:t>
            </w:r>
          </w:p>
        </w:tc>
      </w:tr>
    </w:tbl>
    <w:p w14:paraId="143B2BBB" w14:textId="77777777" w:rsidR="00E72C4C" w:rsidRPr="00D122A6" w:rsidRDefault="00E72C4C" w:rsidP="00E72C4C">
      <w:pPr>
        <w:rPr>
          <w:lang w:val="en-US" w:eastAsia="ja-JP"/>
        </w:rPr>
      </w:pPr>
    </w:p>
    <w:p w14:paraId="3D094EBE" w14:textId="77777777" w:rsidR="00E72C4C" w:rsidRPr="008B137A" w:rsidRDefault="00E72C4C" w:rsidP="00E72C4C">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p>
    <w:p w14:paraId="291EB680" w14:textId="77777777" w:rsidR="00E72C4C" w:rsidRPr="00EC1B95" w:rsidRDefault="00E72C4C" w:rsidP="00E72C4C">
      <w:pPr>
        <w:rPr>
          <w:lang w:eastAsia="ja-JP"/>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6"/>
        <w:gridCol w:w="712"/>
        <w:gridCol w:w="1702"/>
        <w:gridCol w:w="1700"/>
        <w:gridCol w:w="850"/>
        <w:gridCol w:w="993"/>
        <w:gridCol w:w="1831"/>
      </w:tblGrid>
      <w:tr w:rsidR="00B12B82" w:rsidRPr="00444CEE" w14:paraId="0AEA72DD" w14:textId="77777777" w:rsidTr="00B12B82">
        <w:trPr>
          <w:cantSplit/>
        </w:trPr>
        <w:tc>
          <w:tcPr>
            <w:tcW w:w="1180" w:type="pct"/>
          </w:tcPr>
          <w:p w14:paraId="1A4C206C"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lastRenderedPageBreak/>
              <w:t>CA combination</w:t>
            </w:r>
          </w:p>
        </w:tc>
        <w:tc>
          <w:tcPr>
            <w:tcW w:w="349" w:type="pct"/>
          </w:tcPr>
          <w:p w14:paraId="75849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REL-</w:t>
            </w:r>
            <w:proofErr w:type="spellStart"/>
            <w:r w:rsidRPr="00811D11">
              <w:rPr>
                <w:rFonts w:ascii="Times New Roman" w:hAnsi="Times New Roman"/>
                <w:sz w:val="20"/>
                <w:szCs w:val="16"/>
              </w:rPr>
              <w:t>indep</w:t>
            </w:r>
            <w:proofErr w:type="spellEnd"/>
            <w:r w:rsidRPr="00811D11">
              <w:rPr>
                <w:rFonts w:ascii="Times New Roman" w:hAnsi="Times New Roman"/>
                <w:sz w:val="20"/>
                <w:szCs w:val="16"/>
              </w:rPr>
              <w:t>.</w:t>
            </w:r>
          </w:p>
          <w:p w14:paraId="7A1B34D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from</w:t>
            </w:r>
          </w:p>
        </w:tc>
        <w:tc>
          <w:tcPr>
            <w:tcW w:w="835" w:type="pct"/>
          </w:tcPr>
          <w:p w14:paraId="00C6336F"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contact</w:t>
            </w:r>
          </w:p>
          <w:p w14:paraId="4EAFE664"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name, company</w:t>
            </w:r>
          </w:p>
        </w:tc>
        <w:tc>
          <w:tcPr>
            <w:tcW w:w="834" w:type="pct"/>
          </w:tcPr>
          <w:p w14:paraId="4D266597"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 xml:space="preserve">CRs provided to RAN spec: RAN4 </w:t>
            </w:r>
            <w:proofErr w:type="spellStart"/>
            <w:r w:rsidRPr="00811D11">
              <w:rPr>
                <w:rFonts w:ascii="Times New Roman" w:eastAsia="Malgun Gothic" w:hAnsi="Times New Roman"/>
                <w:sz w:val="20"/>
                <w:szCs w:val="16"/>
                <w:lang w:eastAsia="ko-KR"/>
              </w:rPr>
              <w:t>Tdoc</w:t>
            </w:r>
            <w:proofErr w:type="spellEnd"/>
          </w:p>
          <w:p w14:paraId="5514404C"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(list all specs and the TR input)</w:t>
            </w:r>
          </w:p>
        </w:tc>
        <w:tc>
          <w:tcPr>
            <w:tcW w:w="417" w:type="pct"/>
          </w:tcPr>
          <w:p w14:paraId="04F399C6"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Core part completed?</w:t>
            </w:r>
          </w:p>
          <w:p w14:paraId="105F059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tc>
        <w:tc>
          <w:tcPr>
            <w:tcW w:w="487" w:type="pct"/>
          </w:tcPr>
          <w:p w14:paraId="28654DD7"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Perf. Part completed?</w:t>
            </w:r>
          </w:p>
          <w:p w14:paraId="5167F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p w14:paraId="1BF50011" w14:textId="77777777" w:rsidR="00E72C4C" w:rsidRPr="00811D11" w:rsidRDefault="00E72C4C" w:rsidP="007025EC">
            <w:pPr>
              <w:pStyle w:val="TAL"/>
              <w:rPr>
                <w:rFonts w:ascii="Times New Roman" w:hAnsi="Times New Roman"/>
                <w:sz w:val="20"/>
                <w:szCs w:val="16"/>
              </w:rPr>
            </w:pPr>
          </w:p>
        </w:tc>
        <w:tc>
          <w:tcPr>
            <w:tcW w:w="898" w:type="pct"/>
          </w:tcPr>
          <w:p w14:paraId="2110571B"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open issues/comments</w:t>
            </w:r>
          </w:p>
        </w:tc>
      </w:tr>
      <w:tr w:rsidR="004977CF" w14:paraId="43BEC9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DAF4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DC_3A-19A-21A-42C_n257A</w:t>
            </w:r>
          </w:p>
        </w:tc>
        <w:tc>
          <w:tcPr>
            <w:tcW w:w="349" w:type="pct"/>
            <w:tcBorders>
              <w:top w:val="single" w:sz="4" w:space="0" w:color="auto"/>
              <w:left w:val="single" w:sz="4" w:space="0" w:color="auto"/>
              <w:bottom w:val="single" w:sz="4" w:space="0" w:color="auto"/>
              <w:right w:val="single" w:sz="4" w:space="0" w:color="auto"/>
            </w:tcBorders>
          </w:tcPr>
          <w:p w14:paraId="54ED9B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A6278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C0141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59D010E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E2601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31D2E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180C2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48EA0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94B03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DC_3A-19A-21A-42C_n257D</w:t>
            </w:r>
          </w:p>
        </w:tc>
        <w:tc>
          <w:tcPr>
            <w:tcW w:w="349" w:type="pct"/>
            <w:tcBorders>
              <w:top w:val="single" w:sz="4" w:space="0" w:color="auto"/>
              <w:left w:val="single" w:sz="4" w:space="0" w:color="auto"/>
              <w:bottom w:val="single" w:sz="4" w:space="0" w:color="auto"/>
              <w:right w:val="single" w:sz="4" w:space="0" w:color="auto"/>
            </w:tcBorders>
          </w:tcPr>
          <w:p w14:paraId="1DE294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87575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33C2B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75C27AA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0E8B9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B338D2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BAE9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CA22CC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EB534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DC_3A-19A-21A-42C_n257E</w:t>
            </w:r>
          </w:p>
        </w:tc>
        <w:tc>
          <w:tcPr>
            <w:tcW w:w="349" w:type="pct"/>
            <w:tcBorders>
              <w:top w:val="single" w:sz="4" w:space="0" w:color="auto"/>
              <w:left w:val="single" w:sz="4" w:space="0" w:color="auto"/>
              <w:bottom w:val="single" w:sz="4" w:space="0" w:color="auto"/>
              <w:right w:val="single" w:sz="4" w:space="0" w:color="auto"/>
            </w:tcBorders>
          </w:tcPr>
          <w:p w14:paraId="289F8D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6F1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5C753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5308D79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5432F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D81DB3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9C318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814E6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9C8E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DC_3A-19A-21A-42C_n257F</w:t>
            </w:r>
          </w:p>
        </w:tc>
        <w:tc>
          <w:tcPr>
            <w:tcW w:w="349" w:type="pct"/>
            <w:tcBorders>
              <w:top w:val="single" w:sz="4" w:space="0" w:color="auto"/>
              <w:left w:val="single" w:sz="4" w:space="0" w:color="auto"/>
              <w:bottom w:val="single" w:sz="4" w:space="0" w:color="auto"/>
              <w:right w:val="single" w:sz="4" w:space="0" w:color="auto"/>
            </w:tcBorders>
          </w:tcPr>
          <w:p w14:paraId="551C7D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1570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8EDF8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7A220E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78DFB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CEA9F4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FED59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F58BBD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A8E8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DC_1A-3A-19A-42C_n257D</w:t>
            </w:r>
          </w:p>
        </w:tc>
        <w:tc>
          <w:tcPr>
            <w:tcW w:w="349" w:type="pct"/>
            <w:tcBorders>
              <w:top w:val="single" w:sz="4" w:space="0" w:color="auto"/>
              <w:left w:val="single" w:sz="4" w:space="0" w:color="auto"/>
              <w:bottom w:val="single" w:sz="4" w:space="0" w:color="auto"/>
              <w:right w:val="single" w:sz="4" w:space="0" w:color="auto"/>
            </w:tcBorders>
          </w:tcPr>
          <w:p w14:paraId="20DE3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79964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C1385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699AC7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EE1DC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6F8B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5E934C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2AA2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DC_1A-3A-19A-42C_n257E</w:t>
            </w:r>
          </w:p>
        </w:tc>
        <w:tc>
          <w:tcPr>
            <w:tcW w:w="349" w:type="pct"/>
            <w:tcBorders>
              <w:top w:val="single" w:sz="4" w:space="0" w:color="auto"/>
              <w:left w:val="single" w:sz="4" w:space="0" w:color="auto"/>
              <w:bottom w:val="single" w:sz="4" w:space="0" w:color="auto"/>
              <w:right w:val="single" w:sz="4" w:space="0" w:color="auto"/>
            </w:tcBorders>
          </w:tcPr>
          <w:p w14:paraId="40B897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4A7D8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1A21D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2391A2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078D7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DCABE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E43EB8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E9A00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DC_1A-3A-19A-42C_n257F</w:t>
            </w:r>
          </w:p>
        </w:tc>
        <w:tc>
          <w:tcPr>
            <w:tcW w:w="349" w:type="pct"/>
            <w:tcBorders>
              <w:top w:val="single" w:sz="4" w:space="0" w:color="auto"/>
              <w:left w:val="single" w:sz="4" w:space="0" w:color="auto"/>
              <w:bottom w:val="single" w:sz="4" w:space="0" w:color="auto"/>
              <w:right w:val="single" w:sz="4" w:space="0" w:color="auto"/>
            </w:tcBorders>
          </w:tcPr>
          <w:p w14:paraId="250C12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B230D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C8470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2059A5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A25234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DC80A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6B15B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5DC3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DC_1A-3A-19A-42A_n257A_UL_3A_n257A</w:t>
            </w:r>
          </w:p>
          <w:p w14:paraId="441128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DC_1A-3A-19A-42A_n257G_UL_3A_n257G</w:t>
            </w:r>
          </w:p>
          <w:p w14:paraId="6139B8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DC_1A-3A-19A-42A_n257H_UL_3A_n257G</w:t>
            </w:r>
          </w:p>
          <w:p w14:paraId="7E6197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DC_1A-3A-19A-42A_n257H_UL_3A_n257H</w:t>
            </w:r>
          </w:p>
          <w:p w14:paraId="0102D3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DC_1A-3A-19A-42A_n257I_UL_3A_n257G</w:t>
            </w:r>
          </w:p>
          <w:p w14:paraId="64882B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DC_1A-3A-19A-42A_n257I_UL_3A_n257H</w:t>
            </w:r>
          </w:p>
          <w:p w14:paraId="56FF33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DC_1A-3A-19A-42A_n257I_UL_3A_n257I</w:t>
            </w:r>
          </w:p>
          <w:p w14:paraId="17771D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DC_1A-3A-19A-42A_n257J_UL_3A_n257G</w:t>
            </w:r>
          </w:p>
          <w:p w14:paraId="4FC114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DC_1A-3A-19A-42A_n257J_UL_3A_n257H</w:t>
            </w:r>
          </w:p>
          <w:p w14:paraId="3D3B75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DC_1A-3A-19A-42A_n257J_UL_3A_n257I</w:t>
            </w:r>
          </w:p>
          <w:p w14:paraId="2D23C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DC_1A-3A-19A-42A_n257J_UL_3A_n257J</w:t>
            </w:r>
          </w:p>
          <w:p w14:paraId="50F77B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DC_1A-3A-19A-42A_n257K_UL_3A_n257G</w:t>
            </w:r>
          </w:p>
          <w:p w14:paraId="413EBC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DC_1A-3A-19A-42A_n257K_UL_3A_n257H</w:t>
            </w:r>
          </w:p>
          <w:p w14:paraId="1EDD09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DC_1A-3A-19A-42A_n257K_UL_3A_n257I</w:t>
            </w:r>
          </w:p>
          <w:p w14:paraId="20BA44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DC_1A-3A-19A-42A_n257K_UL_3A_n257J</w:t>
            </w:r>
          </w:p>
          <w:p w14:paraId="24DF32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DC_1A-3A-19A-42A_n257K_UL_3A_n257K</w:t>
            </w:r>
          </w:p>
          <w:p w14:paraId="21A262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DC_1A-3A-19A-42A_n257L_UL_3A_n257G</w:t>
            </w:r>
          </w:p>
          <w:p w14:paraId="6DB13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DC_1A-3A-19A-42A_n257L_UL_3A_n257H</w:t>
            </w:r>
          </w:p>
          <w:p w14:paraId="42BC7E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DC_1A-3A-19A-42A_n257L_UL_3A_n257I</w:t>
            </w:r>
          </w:p>
          <w:p w14:paraId="543CC7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DC_1A-3A-19A-42A_n257L_UL_3A_n257J</w:t>
            </w:r>
          </w:p>
          <w:p w14:paraId="3AAB95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DC_1A-3A-19A-42A_n257L_UL_3A_n257K</w:t>
            </w:r>
          </w:p>
          <w:p w14:paraId="63917B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DC_1A-3A-19A-42A_n257L_UL_3A_n257L</w:t>
            </w:r>
          </w:p>
          <w:p w14:paraId="5F37E6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DC_1A-3A-19A-42A_n257M_UL_3A_n257G</w:t>
            </w:r>
          </w:p>
          <w:p w14:paraId="7E8CCC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DC_1A-3A-19A-42A_n257M_UL_3A_n257H</w:t>
            </w:r>
          </w:p>
          <w:p w14:paraId="7A9056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DC_1A-3A-19A-42A_n257M_UL_3A_n257I</w:t>
            </w:r>
          </w:p>
          <w:p w14:paraId="0E5FC4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DC_1A-3A-19A-42A_n257M_UL_3A_n257J</w:t>
            </w:r>
          </w:p>
          <w:p w14:paraId="0B0539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DC_1A-3A-19A-42A_n257M_UL_3A_n257K</w:t>
            </w:r>
          </w:p>
          <w:p w14:paraId="62707F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DC_1A-3A-19A-42A_n257M_UL_3A_n257L</w:t>
            </w:r>
          </w:p>
        </w:tc>
        <w:tc>
          <w:tcPr>
            <w:tcW w:w="349" w:type="pct"/>
            <w:tcBorders>
              <w:top w:val="single" w:sz="4" w:space="0" w:color="auto"/>
              <w:left w:val="single" w:sz="4" w:space="0" w:color="auto"/>
              <w:bottom w:val="single" w:sz="4" w:space="0" w:color="auto"/>
              <w:right w:val="single" w:sz="4" w:space="0" w:color="auto"/>
            </w:tcBorders>
          </w:tcPr>
          <w:p w14:paraId="10C98C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F0F77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F5A696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A8B9A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8B2C57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D4D4895"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8E64F60" w14:textId="77777777" w:rsidR="004977CF" w:rsidRPr="004977CF" w:rsidRDefault="004977CF">
            <w:pPr>
              <w:pStyle w:val="TAL"/>
              <w:rPr>
                <w:rFonts w:ascii="Times New Roman" w:hAnsi="Times New Roman"/>
                <w:sz w:val="16"/>
                <w:szCs w:val="16"/>
              </w:rPr>
            </w:pPr>
          </w:p>
          <w:p w14:paraId="767FE825"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23F9BE37" w14:textId="77777777" w:rsidR="004977CF" w:rsidRPr="004977CF" w:rsidRDefault="004977CF">
            <w:pPr>
              <w:pStyle w:val="TAL"/>
              <w:rPr>
                <w:rFonts w:ascii="Times New Roman" w:hAnsi="Times New Roman"/>
                <w:sz w:val="16"/>
                <w:szCs w:val="16"/>
              </w:rPr>
            </w:pPr>
          </w:p>
          <w:p w14:paraId="3F0317A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74B01D90" w14:textId="77777777" w:rsidR="004977CF" w:rsidRPr="004977CF" w:rsidRDefault="004977CF" w:rsidP="004977CF">
            <w:pPr>
              <w:pStyle w:val="TAL"/>
              <w:rPr>
                <w:rFonts w:ascii="Times New Roman" w:hAnsi="Times New Roman"/>
                <w:sz w:val="16"/>
                <w:szCs w:val="16"/>
              </w:rPr>
            </w:pPr>
          </w:p>
        </w:tc>
      </w:tr>
      <w:tr w:rsidR="004977CF" w14:paraId="39861D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2D30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DC_1A-3A-19A-42A_n257M_UL_3A_n257M</w:t>
            </w:r>
          </w:p>
        </w:tc>
        <w:tc>
          <w:tcPr>
            <w:tcW w:w="349" w:type="pct"/>
            <w:tcBorders>
              <w:top w:val="single" w:sz="4" w:space="0" w:color="auto"/>
              <w:left w:val="single" w:sz="4" w:space="0" w:color="auto"/>
              <w:bottom w:val="single" w:sz="4" w:space="0" w:color="auto"/>
              <w:right w:val="single" w:sz="4" w:space="0" w:color="auto"/>
            </w:tcBorders>
          </w:tcPr>
          <w:p w14:paraId="069D08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65C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81C554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200E1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6D05CF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8BD5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39D1C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226A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DC_1A-3A-19A-42C_n257A_UL_3A_n257A</w:t>
            </w:r>
          </w:p>
          <w:p w14:paraId="686752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DC_1A-3A-19A-42C_n257G_UL_3A_n257G</w:t>
            </w:r>
          </w:p>
          <w:p w14:paraId="5ECB2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DC_1A-3A-19A-42C_n257H_UL_3A_n257G</w:t>
            </w:r>
          </w:p>
          <w:p w14:paraId="31D83E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DC_1A-3A-19A-42C_n257H_UL_3A_n257H</w:t>
            </w:r>
          </w:p>
          <w:p w14:paraId="4FF0B3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DC_1A-3A-19A-42C_n257I_UL_3A_n257G</w:t>
            </w:r>
          </w:p>
          <w:p w14:paraId="603626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DC_1A-3A-19A-42C_n257I_UL_3A_n257H</w:t>
            </w:r>
          </w:p>
          <w:p w14:paraId="18689B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DC_1A-3A-19A-42C_n257I_UL_3A_n257I</w:t>
            </w:r>
          </w:p>
          <w:p w14:paraId="001DF4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DC_1A-3A-19A-42C_n257J_UL_3A_n257G</w:t>
            </w:r>
          </w:p>
          <w:p w14:paraId="182709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DC_1A-3A-19A-42C_n257J_UL_3A_n257H</w:t>
            </w:r>
          </w:p>
          <w:p w14:paraId="2C9622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DC_1A-3A-19A-42C_n257J_UL_3A_n257I</w:t>
            </w:r>
          </w:p>
          <w:p w14:paraId="16B116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DC_1A-3A-19A-42C_n257J_UL_3A_n257J</w:t>
            </w:r>
          </w:p>
          <w:p w14:paraId="22C44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DC_1A-3A-19A-42C_n257K_UL_3A_n257G</w:t>
            </w:r>
          </w:p>
          <w:p w14:paraId="5DFD07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DC_1A-3A-19A-42C_n257K_UL_3A_n257H</w:t>
            </w:r>
          </w:p>
          <w:p w14:paraId="4F1CE1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DC_1A-3A-19A-42C_n257K_UL_3A_n257I</w:t>
            </w:r>
          </w:p>
          <w:p w14:paraId="2202C6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DC_1A-3A-19A-42C_n257K_UL_3A_n257J</w:t>
            </w:r>
          </w:p>
          <w:p w14:paraId="5F8364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DC_1A-3A-19A-42C_n257K_UL_3A_n257K</w:t>
            </w:r>
          </w:p>
          <w:p w14:paraId="4EA989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DC_1A-3A-19A-42C_n257L_UL_3A_n257G</w:t>
            </w:r>
          </w:p>
          <w:p w14:paraId="58FF3C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DC_1A-3A-19A-42C_n257L_UL_3A_n257H</w:t>
            </w:r>
          </w:p>
          <w:p w14:paraId="52C05E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DC_1A-3A-19A-42C_n257L_UL_3A_n257I</w:t>
            </w:r>
          </w:p>
          <w:p w14:paraId="38F26A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DC_1A-3A-19A-42C_n257L_UL_3A_n257J</w:t>
            </w:r>
          </w:p>
          <w:p w14:paraId="46F970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DC_1A-3A-19A-42C_n257L_UL_3A_n257K</w:t>
            </w:r>
          </w:p>
          <w:p w14:paraId="6A553A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DC_1A-3A-19A-42C_n257L_UL_3A_n257L</w:t>
            </w:r>
          </w:p>
          <w:p w14:paraId="62A47B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DC_1A-3A-19A-42C_n257M_UL_3A_n257G</w:t>
            </w:r>
          </w:p>
          <w:p w14:paraId="5B330E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DC_1A-3A-19A-42C_n257M_UL_3A_n257H</w:t>
            </w:r>
          </w:p>
          <w:p w14:paraId="50CC01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DC_1A-3A-19A-42C_n257M_UL_3A_n257I</w:t>
            </w:r>
          </w:p>
          <w:p w14:paraId="3D673C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DC_1A-3A-19A-42C_n257M_UL_3A_n257J</w:t>
            </w:r>
          </w:p>
          <w:p w14:paraId="3C8BD1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DC_1A-3A-19A-42C_n257M_UL_3A_n257K</w:t>
            </w:r>
          </w:p>
          <w:p w14:paraId="5AEB76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DC_1A-3A-19A-42C_n257M_UL_3A_n257L</w:t>
            </w:r>
          </w:p>
        </w:tc>
        <w:tc>
          <w:tcPr>
            <w:tcW w:w="349" w:type="pct"/>
            <w:tcBorders>
              <w:top w:val="single" w:sz="4" w:space="0" w:color="auto"/>
              <w:left w:val="single" w:sz="4" w:space="0" w:color="auto"/>
              <w:bottom w:val="single" w:sz="4" w:space="0" w:color="auto"/>
              <w:right w:val="single" w:sz="4" w:space="0" w:color="auto"/>
            </w:tcBorders>
          </w:tcPr>
          <w:p w14:paraId="163BB7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90F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2A6302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92D8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8811DC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5F1A6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785B2F8" w14:textId="77777777" w:rsidR="004977CF" w:rsidRPr="004977CF" w:rsidRDefault="004977CF">
            <w:pPr>
              <w:pStyle w:val="TAL"/>
              <w:rPr>
                <w:rFonts w:ascii="Times New Roman" w:hAnsi="Times New Roman"/>
                <w:sz w:val="16"/>
                <w:szCs w:val="16"/>
              </w:rPr>
            </w:pPr>
          </w:p>
          <w:p w14:paraId="5F2FB918"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4DCC83A" w14:textId="77777777" w:rsidR="004977CF" w:rsidRPr="004977CF" w:rsidRDefault="004977CF">
            <w:pPr>
              <w:pStyle w:val="TAL"/>
              <w:rPr>
                <w:rFonts w:ascii="Times New Roman" w:hAnsi="Times New Roman"/>
                <w:sz w:val="16"/>
                <w:szCs w:val="16"/>
              </w:rPr>
            </w:pPr>
          </w:p>
          <w:p w14:paraId="64FA323C"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6D66077A" w14:textId="77777777" w:rsidR="004977CF" w:rsidRPr="004977CF" w:rsidRDefault="004977CF" w:rsidP="004977CF">
            <w:pPr>
              <w:pStyle w:val="TAL"/>
              <w:rPr>
                <w:rFonts w:ascii="Times New Roman" w:hAnsi="Times New Roman"/>
                <w:sz w:val="16"/>
                <w:szCs w:val="16"/>
              </w:rPr>
            </w:pPr>
          </w:p>
        </w:tc>
      </w:tr>
      <w:tr w:rsidR="004977CF" w14:paraId="2936D66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B3270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DC_1A-3A-19A-42C_n257M_UL_3A_n257M</w:t>
            </w:r>
          </w:p>
        </w:tc>
        <w:tc>
          <w:tcPr>
            <w:tcW w:w="349" w:type="pct"/>
            <w:tcBorders>
              <w:top w:val="single" w:sz="4" w:space="0" w:color="auto"/>
              <w:left w:val="single" w:sz="4" w:space="0" w:color="auto"/>
              <w:bottom w:val="single" w:sz="4" w:space="0" w:color="auto"/>
              <w:right w:val="single" w:sz="4" w:space="0" w:color="auto"/>
            </w:tcBorders>
          </w:tcPr>
          <w:p w14:paraId="290C0B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28B8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37F98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D6B7D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FB7242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F29B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5B55B5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7CAE4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DC_1A-3A-21A-42A_n257A_UL_3A_n257A</w:t>
            </w:r>
          </w:p>
          <w:p w14:paraId="7DBF7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DC_1A-3A-21A-42A_n257G_UL_3A_n257G</w:t>
            </w:r>
          </w:p>
          <w:p w14:paraId="35118D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DC_1A-3A-21A-42A_n257H_UL_3A_n257G</w:t>
            </w:r>
          </w:p>
          <w:p w14:paraId="7D653E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DC_1A-3A-21A-42A_n257H_UL_3A_n257H</w:t>
            </w:r>
          </w:p>
          <w:p w14:paraId="301985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DC_1A-3A-21A-42A_n257I_UL_3A_n257G</w:t>
            </w:r>
          </w:p>
          <w:p w14:paraId="5E351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DC_1A-3A-21A-42A_n257I_UL_3A_n257H</w:t>
            </w:r>
          </w:p>
          <w:p w14:paraId="353D97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DC_1A-3A-21A-42A_n257I_UL_3A_n257I</w:t>
            </w:r>
          </w:p>
          <w:p w14:paraId="16E0FE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DC_1A-3A-21A-42A_n257J_UL_3A_n257G</w:t>
            </w:r>
          </w:p>
          <w:p w14:paraId="509E6B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DC_1A-3A-21A-42A_n257J_UL_3A_n257H</w:t>
            </w:r>
          </w:p>
          <w:p w14:paraId="688D35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DC_1A-3A-21A-42A_n257J_UL_3A_n257I</w:t>
            </w:r>
          </w:p>
          <w:p w14:paraId="0C3933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DC_1A-3A-21A-42A_n257J_UL_3A_n257J</w:t>
            </w:r>
          </w:p>
          <w:p w14:paraId="0986FC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DC_1A-3A-21A-42A_n257K_UL_3A_n257G</w:t>
            </w:r>
          </w:p>
          <w:p w14:paraId="1AA0E1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DC_1A-3A-21A-42A_n257K_UL_3A_n257H</w:t>
            </w:r>
          </w:p>
          <w:p w14:paraId="28E717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DC_1A-3A-21A-42A_n257K_UL_3A_n257I</w:t>
            </w:r>
          </w:p>
          <w:p w14:paraId="446B36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DC_1A-3A-21A-42A_n257K_UL_3A_n257J</w:t>
            </w:r>
          </w:p>
          <w:p w14:paraId="6022D0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DC_1A-3A-21A-42A_n257K_UL_3A_n257K</w:t>
            </w:r>
          </w:p>
          <w:p w14:paraId="32A5EA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DC_1A-3A-21A-42A_n257L_UL_3A_n257G</w:t>
            </w:r>
          </w:p>
          <w:p w14:paraId="2217E5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DC_1A-3A-21A-42A_n257L_UL_3A_n257H</w:t>
            </w:r>
          </w:p>
          <w:p w14:paraId="09DC7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DC_1A-3A-21A-42A_n257L_UL_3A_n257I</w:t>
            </w:r>
          </w:p>
          <w:p w14:paraId="6AF49A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DC_1A-3A-21A-42A_n257L_UL_3A_n257J</w:t>
            </w:r>
          </w:p>
          <w:p w14:paraId="44E835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DC_1A-3A-21A-42A_n257L_UL_3A_n257K</w:t>
            </w:r>
          </w:p>
          <w:p w14:paraId="1B478A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DC_1A-3A-21A-42A_n257L_UL_3A_n257L</w:t>
            </w:r>
          </w:p>
          <w:p w14:paraId="229101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DC_1A-3A-21A-42A_n257M_UL_3A_n257G</w:t>
            </w:r>
          </w:p>
          <w:p w14:paraId="2FF5D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DC_1A-3A-21A-42A_n257M_UL_3A_n257H</w:t>
            </w:r>
          </w:p>
          <w:p w14:paraId="04991C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DC_1A-3A-21A-42A_n257M_UL_3A_n257I</w:t>
            </w:r>
          </w:p>
          <w:p w14:paraId="00DA62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DC_1A-3A-21A-42A_n257M_UL_3A_n257J</w:t>
            </w:r>
          </w:p>
          <w:p w14:paraId="550C5F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DC_1A-3A-21A-42A_n257M_UL_3A_n257K</w:t>
            </w:r>
          </w:p>
          <w:p w14:paraId="56AE4C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DC_1A-3A-21A-42A_n257M_UL_3A_n257L</w:t>
            </w:r>
          </w:p>
        </w:tc>
        <w:tc>
          <w:tcPr>
            <w:tcW w:w="349" w:type="pct"/>
            <w:tcBorders>
              <w:top w:val="single" w:sz="4" w:space="0" w:color="auto"/>
              <w:left w:val="single" w:sz="4" w:space="0" w:color="auto"/>
              <w:bottom w:val="single" w:sz="4" w:space="0" w:color="auto"/>
              <w:right w:val="single" w:sz="4" w:space="0" w:color="auto"/>
            </w:tcBorders>
          </w:tcPr>
          <w:p w14:paraId="77C154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CFEA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605C5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0C357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F3ACC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37B21F"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6B91DB7" w14:textId="77777777" w:rsidR="004977CF" w:rsidRPr="004977CF" w:rsidRDefault="004977CF">
            <w:pPr>
              <w:pStyle w:val="TAL"/>
              <w:rPr>
                <w:rFonts w:ascii="Times New Roman" w:hAnsi="Times New Roman"/>
                <w:sz w:val="16"/>
                <w:szCs w:val="16"/>
              </w:rPr>
            </w:pPr>
          </w:p>
          <w:p w14:paraId="76B5BB4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34DE6105" w14:textId="77777777" w:rsidR="004977CF" w:rsidRPr="004977CF" w:rsidRDefault="004977CF">
            <w:pPr>
              <w:pStyle w:val="TAL"/>
              <w:rPr>
                <w:rFonts w:ascii="Times New Roman" w:hAnsi="Times New Roman"/>
                <w:sz w:val="16"/>
                <w:szCs w:val="16"/>
              </w:rPr>
            </w:pPr>
          </w:p>
          <w:p w14:paraId="523CC89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00E75505" w14:textId="77777777" w:rsidR="004977CF" w:rsidRPr="004977CF" w:rsidRDefault="004977CF" w:rsidP="004977CF">
            <w:pPr>
              <w:pStyle w:val="TAL"/>
              <w:rPr>
                <w:rFonts w:ascii="Times New Roman" w:hAnsi="Times New Roman"/>
                <w:sz w:val="16"/>
                <w:szCs w:val="16"/>
              </w:rPr>
            </w:pPr>
          </w:p>
        </w:tc>
      </w:tr>
      <w:tr w:rsidR="004977CF" w14:paraId="28CA483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97DC6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DC_1A-3A-21A-42A_n257M_UL_3A_n257M</w:t>
            </w:r>
          </w:p>
        </w:tc>
        <w:tc>
          <w:tcPr>
            <w:tcW w:w="349" w:type="pct"/>
            <w:tcBorders>
              <w:top w:val="single" w:sz="4" w:space="0" w:color="auto"/>
              <w:left w:val="single" w:sz="4" w:space="0" w:color="auto"/>
              <w:bottom w:val="single" w:sz="4" w:space="0" w:color="auto"/>
              <w:right w:val="single" w:sz="4" w:space="0" w:color="auto"/>
            </w:tcBorders>
          </w:tcPr>
          <w:p w14:paraId="493F07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20B8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C4CAAE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44492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5BB798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2B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C9198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34173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DC_1A-3A-21A-42C_n257A_UL_3A_n257A</w:t>
            </w:r>
          </w:p>
          <w:p w14:paraId="30EE14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DC_1A-3A-21A-42C_n257G_UL_3A_n257G</w:t>
            </w:r>
          </w:p>
          <w:p w14:paraId="388B73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DC_1A-3A-21A-42C_n257H_UL_3A_n257G</w:t>
            </w:r>
          </w:p>
          <w:p w14:paraId="58E475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DC_1A-3A-21A-42C_n257H_UL_3A_n257H</w:t>
            </w:r>
          </w:p>
          <w:p w14:paraId="4F8806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DC_1A-3A-21A-42C_n257I_UL_3A_n257G</w:t>
            </w:r>
          </w:p>
          <w:p w14:paraId="30658C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DC_1A-3A-21A-42C_n257I_UL_3A_n257H</w:t>
            </w:r>
          </w:p>
          <w:p w14:paraId="42C1CD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DC_1A-3A-21A-42C_n257I_UL_3A_n257I</w:t>
            </w:r>
          </w:p>
          <w:p w14:paraId="1FFD98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DC_1A-3A-21A-42C_n257J_UL_3A_n257G</w:t>
            </w:r>
          </w:p>
          <w:p w14:paraId="5EDEE0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DC_1A-3A-21A-42C_n257J_UL_3A_n257H</w:t>
            </w:r>
          </w:p>
          <w:p w14:paraId="27631C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DC_1A-3A-21A-42C_n257J_UL_3A_n257I</w:t>
            </w:r>
          </w:p>
          <w:p w14:paraId="20435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DC_1A-3A-21A-42C_n257J_UL_3A_n257J</w:t>
            </w:r>
          </w:p>
          <w:p w14:paraId="5167EA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DC_1A-3A-21A-42C_n257K_UL_3A_n257G</w:t>
            </w:r>
          </w:p>
          <w:p w14:paraId="1A9638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DC_1A-3A-21A-42C_n257K_UL_3A_n257H</w:t>
            </w:r>
          </w:p>
          <w:p w14:paraId="10124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DC_1A-3A-21A-42C_n257K_UL_3A_n257I</w:t>
            </w:r>
          </w:p>
          <w:p w14:paraId="2861A7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DC_1A-3A-21A-42C_n257K_UL_3A_n257J</w:t>
            </w:r>
          </w:p>
          <w:p w14:paraId="4566C8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DC_1A-3A-21A-42C_n257K_UL_3A_n257K</w:t>
            </w:r>
          </w:p>
          <w:p w14:paraId="132EAF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DC_1A-3A-21A-42C_n257L_UL_3A_n257G</w:t>
            </w:r>
          </w:p>
          <w:p w14:paraId="011C3D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DC_1A-3A-21A-42C_n257L_UL_3A_n257H</w:t>
            </w:r>
          </w:p>
          <w:p w14:paraId="33693C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DC_1A-3A-21A-42C_n257L_UL_3A_n257I</w:t>
            </w:r>
          </w:p>
          <w:p w14:paraId="6740AA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DC_1A-3A-21A-42C_n257L_UL_3A_n257J</w:t>
            </w:r>
          </w:p>
          <w:p w14:paraId="36CA4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DC_1A-3A-21A-42C_n257L_UL_3A_n257K</w:t>
            </w:r>
          </w:p>
          <w:p w14:paraId="092213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DC_1A-3A-21A-42C_n257L_UL_3A_n257L</w:t>
            </w:r>
          </w:p>
          <w:p w14:paraId="7B44DB9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DC_1A-3A-21A-42C_n257M_UL_3A_n257G</w:t>
            </w:r>
          </w:p>
          <w:p w14:paraId="1BA8FA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DC_1A-3A-21A-42C_n257M_UL_3A_n257H</w:t>
            </w:r>
          </w:p>
          <w:p w14:paraId="3C987E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DC_1A-3A-21A-42C_n257M_UL_3A_n257I</w:t>
            </w:r>
          </w:p>
          <w:p w14:paraId="412687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DC_1A-3A-21A-42C_n257M_UL_3A_n257J</w:t>
            </w:r>
          </w:p>
          <w:p w14:paraId="7E3416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DC_1A-3A-21A-42C_n257M_UL_3A_n257K</w:t>
            </w:r>
          </w:p>
          <w:p w14:paraId="2F4800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DC_1A-3A-21A-42C_n257M_UL_3A_n257L</w:t>
            </w:r>
          </w:p>
        </w:tc>
        <w:tc>
          <w:tcPr>
            <w:tcW w:w="349" w:type="pct"/>
            <w:tcBorders>
              <w:top w:val="single" w:sz="4" w:space="0" w:color="auto"/>
              <w:left w:val="single" w:sz="4" w:space="0" w:color="auto"/>
              <w:bottom w:val="single" w:sz="4" w:space="0" w:color="auto"/>
              <w:right w:val="single" w:sz="4" w:space="0" w:color="auto"/>
            </w:tcBorders>
          </w:tcPr>
          <w:p w14:paraId="7852C1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DE40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67EE3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42B22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5D3A2A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313EDC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E950670" w14:textId="77777777" w:rsidR="004977CF" w:rsidRPr="004977CF" w:rsidRDefault="004977CF">
            <w:pPr>
              <w:pStyle w:val="TAL"/>
              <w:rPr>
                <w:rFonts w:ascii="Times New Roman" w:hAnsi="Times New Roman"/>
                <w:sz w:val="16"/>
                <w:szCs w:val="16"/>
              </w:rPr>
            </w:pPr>
          </w:p>
          <w:p w14:paraId="3624E42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051BAE8" w14:textId="77777777" w:rsidR="004977CF" w:rsidRPr="004977CF" w:rsidRDefault="004977CF">
            <w:pPr>
              <w:pStyle w:val="TAL"/>
              <w:rPr>
                <w:rFonts w:ascii="Times New Roman" w:hAnsi="Times New Roman"/>
                <w:sz w:val="16"/>
                <w:szCs w:val="16"/>
              </w:rPr>
            </w:pPr>
          </w:p>
          <w:p w14:paraId="1A7C311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29744541" w14:textId="77777777" w:rsidR="004977CF" w:rsidRPr="004977CF" w:rsidRDefault="004977CF" w:rsidP="004977CF">
            <w:pPr>
              <w:pStyle w:val="TAL"/>
              <w:rPr>
                <w:rFonts w:ascii="Times New Roman" w:hAnsi="Times New Roman"/>
                <w:sz w:val="16"/>
                <w:szCs w:val="16"/>
              </w:rPr>
            </w:pPr>
          </w:p>
        </w:tc>
      </w:tr>
      <w:tr w:rsidR="004977CF" w14:paraId="4F58B9C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9F76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DC_1A-3A-21A-42C_n257M_UL_3A_n257M</w:t>
            </w:r>
          </w:p>
        </w:tc>
        <w:tc>
          <w:tcPr>
            <w:tcW w:w="349" w:type="pct"/>
            <w:tcBorders>
              <w:top w:val="single" w:sz="4" w:space="0" w:color="auto"/>
              <w:left w:val="single" w:sz="4" w:space="0" w:color="auto"/>
              <w:bottom w:val="single" w:sz="4" w:space="0" w:color="auto"/>
              <w:right w:val="single" w:sz="4" w:space="0" w:color="auto"/>
            </w:tcBorders>
          </w:tcPr>
          <w:p w14:paraId="089F00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6F18B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7C172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291C9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DDEB2A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378E0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7965EF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DC32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DC_1A-3A-28A-42A_n257A_UL_3A_n257A</w:t>
            </w:r>
          </w:p>
          <w:p w14:paraId="2F98B9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DC_1A-3A-28A-42A_n257G_UL_3A_n257G</w:t>
            </w:r>
          </w:p>
          <w:p w14:paraId="1121B1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DC_1A-3A-28A-42A_n257H_UL_3A_n257G</w:t>
            </w:r>
          </w:p>
          <w:p w14:paraId="549AFE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DC_1A-3A-28A-42A_n257H_UL_3A_n257H</w:t>
            </w:r>
          </w:p>
          <w:p w14:paraId="5921A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DC_1A-3A-28A-42A_n257I_UL_3A_n257G</w:t>
            </w:r>
          </w:p>
          <w:p w14:paraId="7A2B7C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DC_1A-3A-28A-42A_n257I_UL_3A_n257H</w:t>
            </w:r>
          </w:p>
          <w:p w14:paraId="71508D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DC_1A-3A-28A-42A_n257I_UL_3A_n257I</w:t>
            </w:r>
          </w:p>
          <w:p w14:paraId="3A4116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DC_1A-3A-28A-42A_n257J_UL_3A_n257G</w:t>
            </w:r>
          </w:p>
          <w:p w14:paraId="6E0160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DC_1A-3A-28A-42A_n257J_UL_3A_n257H</w:t>
            </w:r>
          </w:p>
          <w:p w14:paraId="45D8BC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DC_1A-3A-28A-42A_n257J_UL_3A_n257I</w:t>
            </w:r>
          </w:p>
          <w:p w14:paraId="26D0A3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DC_1A-3A-28A-42A_n257J_UL_3A_n257J</w:t>
            </w:r>
          </w:p>
          <w:p w14:paraId="2D1E20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DC_1A-3A-28A-42A_n257K_UL_3A_n257G</w:t>
            </w:r>
          </w:p>
          <w:p w14:paraId="77CBD9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DC_1A-3A-28A-42A_n257K_UL_3A_n257H</w:t>
            </w:r>
          </w:p>
          <w:p w14:paraId="6273A8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DC_1A-3A-28A-42A_n257K_UL_3A_n257I</w:t>
            </w:r>
          </w:p>
          <w:p w14:paraId="0A2141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DC_1A-3A-28A-42A_n257K_UL_3A_n257J</w:t>
            </w:r>
          </w:p>
          <w:p w14:paraId="38CF66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DC_1A-3A-28A-42A_n257K_UL_3A_n257K</w:t>
            </w:r>
          </w:p>
          <w:p w14:paraId="07A854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DC_1A-3A-28A-42A_n257L_UL_3A_n257G</w:t>
            </w:r>
          </w:p>
          <w:p w14:paraId="5FC1F7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DC_1A-3A-28A-42A_n257L_UL_3A_n257H</w:t>
            </w:r>
          </w:p>
          <w:p w14:paraId="2F43B0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DC_1A-3A-28A-42A_n257L_UL_3A_n257I</w:t>
            </w:r>
          </w:p>
          <w:p w14:paraId="52DBA5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DC_1A-3A-28A-42A_n257L_UL_3A_n257J</w:t>
            </w:r>
          </w:p>
          <w:p w14:paraId="4F5681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DC_1A-3A-28A-42A_n257L_UL_3A_n257K</w:t>
            </w:r>
          </w:p>
          <w:p w14:paraId="44BEE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DC_1A-3A-28A-42A_n257L_UL_3A_n257L</w:t>
            </w:r>
          </w:p>
          <w:p w14:paraId="6C08A3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DC_1A-3A-28A-42A_n257M_UL_3A_n257G</w:t>
            </w:r>
          </w:p>
          <w:p w14:paraId="227C38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DC_1A-3A-28A-42A_n257M_UL_3A_n257H</w:t>
            </w:r>
          </w:p>
          <w:p w14:paraId="12A1D4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DC_1A-3A-28A-42A_n257M_UL_3A_n257I</w:t>
            </w:r>
          </w:p>
          <w:p w14:paraId="65609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DC_1A-3A-28A-42A_n257M_UL_3A_n257J</w:t>
            </w:r>
          </w:p>
          <w:p w14:paraId="463354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DC_1A-3A-28A-42A_n257M_UL_3A_n257K</w:t>
            </w:r>
          </w:p>
          <w:p w14:paraId="3A3250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DC_1A-3A-28A-42A_n257M_UL_3A_n257L</w:t>
            </w:r>
          </w:p>
        </w:tc>
        <w:tc>
          <w:tcPr>
            <w:tcW w:w="349" w:type="pct"/>
            <w:tcBorders>
              <w:top w:val="single" w:sz="4" w:space="0" w:color="auto"/>
              <w:left w:val="single" w:sz="4" w:space="0" w:color="auto"/>
              <w:bottom w:val="single" w:sz="4" w:space="0" w:color="auto"/>
              <w:right w:val="single" w:sz="4" w:space="0" w:color="auto"/>
            </w:tcBorders>
          </w:tcPr>
          <w:p w14:paraId="374D7A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2680E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CFE1B5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B6B34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B84B4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B2C04D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2C241E9" w14:textId="77777777" w:rsidR="004977CF" w:rsidRPr="004977CF" w:rsidRDefault="004977CF">
            <w:pPr>
              <w:pStyle w:val="TAL"/>
              <w:rPr>
                <w:rFonts w:ascii="Times New Roman" w:hAnsi="Times New Roman"/>
                <w:sz w:val="16"/>
                <w:szCs w:val="16"/>
              </w:rPr>
            </w:pPr>
          </w:p>
          <w:p w14:paraId="61675C0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5541CD29" w14:textId="77777777" w:rsidR="004977CF" w:rsidRPr="004977CF" w:rsidRDefault="004977CF">
            <w:pPr>
              <w:pStyle w:val="TAL"/>
              <w:rPr>
                <w:rFonts w:ascii="Times New Roman" w:hAnsi="Times New Roman"/>
                <w:sz w:val="16"/>
                <w:szCs w:val="16"/>
              </w:rPr>
            </w:pPr>
          </w:p>
          <w:p w14:paraId="58687137"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39CC2439" w14:textId="77777777" w:rsidR="004977CF" w:rsidRPr="004977CF" w:rsidRDefault="004977CF" w:rsidP="004977CF">
            <w:pPr>
              <w:pStyle w:val="TAL"/>
              <w:rPr>
                <w:rFonts w:ascii="Times New Roman" w:hAnsi="Times New Roman"/>
                <w:sz w:val="16"/>
                <w:szCs w:val="16"/>
              </w:rPr>
            </w:pPr>
          </w:p>
        </w:tc>
      </w:tr>
      <w:tr w:rsidR="004977CF" w14:paraId="78E93BD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EC730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DC_1A-3A-28A-42A_n257M_UL_3A_n257M</w:t>
            </w:r>
          </w:p>
        </w:tc>
        <w:tc>
          <w:tcPr>
            <w:tcW w:w="349" w:type="pct"/>
            <w:tcBorders>
              <w:top w:val="single" w:sz="4" w:space="0" w:color="auto"/>
              <w:left w:val="single" w:sz="4" w:space="0" w:color="auto"/>
              <w:bottom w:val="single" w:sz="4" w:space="0" w:color="auto"/>
              <w:right w:val="single" w:sz="4" w:space="0" w:color="auto"/>
            </w:tcBorders>
          </w:tcPr>
          <w:p w14:paraId="0AA182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10821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FEE2C2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F213F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9458F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B26C1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DD16D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6A8A1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DC_1A-3A-28A-42C_n257A_UL_3A_n257A</w:t>
            </w:r>
          </w:p>
          <w:p w14:paraId="2E4E97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DC_1A-3A-28A-42C_n257G_UL_3A_n257G</w:t>
            </w:r>
          </w:p>
          <w:p w14:paraId="1805B2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DC_1A-3A-28A-42C_n257H_UL_3A_n257G</w:t>
            </w:r>
          </w:p>
          <w:p w14:paraId="2DA09D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DC_1A-3A-28A-42C_n257H_UL_3A_n257H</w:t>
            </w:r>
          </w:p>
          <w:p w14:paraId="05D93A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DC_1A-3A-28A-42C_n257I_UL_3A_n257G</w:t>
            </w:r>
          </w:p>
          <w:p w14:paraId="79B40F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DC_1A-3A-28A-42C_n257I_UL_3A_n257H</w:t>
            </w:r>
          </w:p>
          <w:p w14:paraId="0BB8B6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DC_1A-3A-28A-42C_n257I_UL_3A_n257I</w:t>
            </w:r>
          </w:p>
          <w:p w14:paraId="483E40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DC_1A-3A-28A-42C_n257J_UL_3A_n257G</w:t>
            </w:r>
          </w:p>
          <w:p w14:paraId="17457B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DC_1A-3A-28A-42C_n257J_UL_3A_n257H</w:t>
            </w:r>
          </w:p>
          <w:p w14:paraId="5FA97B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DC_1A-3A-28A-42C_n257J_UL_3A_n257I</w:t>
            </w:r>
          </w:p>
          <w:p w14:paraId="03FB3A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DC_1A-3A-28A-42C_n257J_UL_3A_n257J</w:t>
            </w:r>
          </w:p>
          <w:p w14:paraId="5806BE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DC_1A-3A-28A-42C_n257K_UL_3A_n257G</w:t>
            </w:r>
          </w:p>
          <w:p w14:paraId="15CB56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DC_1A-3A-28A-42C_n257K_UL_3A_n257H</w:t>
            </w:r>
          </w:p>
          <w:p w14:paraId="34C6A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DC_1A-3A-28A-42C_n257K_UL_3A_n257I</w:t>
            </w:r>
          </w:p>
          <w:p w14:paraId="44EBF0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DC_1A-3A-28A-42C_n257K_UL_3A_n257J</w:t>
            </w:r>
          </w:p>
          <w:p w14:paraId="2A754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DC_1A-3A-28A-42C_n257K_UL_3A_n257K</w:t>
            </w:r>
          </w:p>
          <w:p w14:paraId="6F70D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DC_1A-3A-28A-42C_n257L_UL_3A_n257G</w:t>
            </w:r>
          </w:p>
          <w:p w14:paraId="57C7FB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DC_1A-3A-28A-42C_n257L_UL_3A_n257H</w:t>
            </w:r>
          </w:p>
          <w:p w14:paraId="2E0F32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DC_1A-3A-28A-42C_n257L_UL_3A_n257I</w:t>
            </w:r>
          </w:p>
          <w:p w14:paraId="181809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DC_1A-3A-28A-42C_n257L_UL_3A_n257J</w:t>
            </w:r>
          </w:p>
          <w:p w14:paraId="6D2B17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DC_1A-3A-28A-42C_n257L_UL_3A_n257K</w:t>
            </w:r>
          </w:p>
          <w:p w14:paraId="29208D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DC_1A-3A-28A-42C_n257L_UL_3A_n257L</w:t>
            </w:r>
          </w:p>
          <w:p w14:paraId="60D181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DC_1A-3A-28A-42C_n257M_UL_3A_n257G</w:t>
            </w:r>
          </w:p>
          <w:p w14:paraId="607126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DC_1A-3A-28A-42C_n257M_UL_3A_n257H</w:t>
            </w:r>
          </w:p>
          <w:p w14:paraId="6FDFD7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DC_1A-3A-28A-42C_n257M_UL_3A_n257I</w:t>
            </w:r>
          </w:p>
          <w:p w14:paraId="796C1C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DC_1A-3A-28A-42C_n257M_UL_3A_n257J</w:t>
            </w:r>
          </w:p>
          <w:p w14:paraId="439426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DC_1A-3A-28A-42C_n257M_UL_3A_n257K</w:t>
            </w:r>
          </w:p>
          <w:p w14:paraId="258D7C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DC_1A-3A-28A-42C_n257M_UL_3A_n257L</w:t>
            </w:r>
          </w:p>
        </w:tc>
        <w:tc>
          <w:tcPr>
            <w:tcW w:w="349" w:type="pct"/>
            <w:tcBorders>
              <w:top w:val="single" w:sz="4" w:space="0" w:color="auto"/>
              <w:left w:val="single" w:sz="4" w:space="0" w:color="auto"/>
              <w:bottom w:val="single" w:sz="4" w:space="0" w:color="auto"/>
              <w:right w:val="single" w:sz="4" w:space="0" w:color="auto"/>
            </w:tcBorders>
          </w:tcPr>
          <w:p w14:paraId="3FED83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5CF39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9E889F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901C0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34458F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0166FE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7D0894C" w14:textId="77777777" w:rsidR="004977CF" w:rsidRPr="004977CF" w:rsidRDefault="004977CF">
            <w:pPr>
              <w:pStyle w:val="TAL"/>
              <w:rPr>
                <w:rFonts w:ascii="Times New Roman" w:hAnsi="Times New Roman"/>
                <w:sz w:val="16"/>
                <w:szCs w:val="16"/>
              </w:rPr>
            </w:pPr>
          </w:p>
          <w:p w14:paraId="16301D47"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EDFE6DD" w14:textId="77777777" w:rsidR="004977CF" w:rsidRPr="004977CF" w:rsidRDefault="004977CF">
            <w:pPr>
              <w:pStyle w:val="TAL"/>
              <w:rPr>
                <w:rFonts w:ascii="Times New Roman" w:hAnsi="Times New Roman"/>
                <w:sz w:val="16"/>
                <w:szCs w:val="16"/>
              </w:rPr>
            </w:pPr>
          </w:p>
          <w:p w14:paraId="7EA87D5B"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20DDFA6E" w14:textId="77777777" w:rsidR="004977CF" w:rsidRPr="004977CF" w:rsidRDefault="004977CF" w:rsidP="004977CF">
            <w:pPr>
              <w:pStyle w:val="TAL"/>
              <w:rPr>
                <w:rFonts w:ascii="Times New Roman" w:hAnsi="Times New Roman"/>
                <w:sz w:val="16"/>
                <w:szCs w:val="16"/>
              </w:rPr>
            </w:pPr>
          </w:p>
        </w:tc>
      </w:tr>
      <w:tr w:rsidR="004977CF" w14:paraId="5923761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2C312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DC_1A-3A-28A-42C_n257M_UL_3A_n257M</w:t>
            </w:r>
          </w:p>
        </w:tc>
        <w:tc>
          <w:tcPr>
            <w:tcW w:w="349" w:type="pct"/>
            <w:tcBorders>
              <w:top w:val="single" w:sz="4" w:space="0" w:color="auto"/>
              <w:left w:val="single" w:sz="4" w:space="0" w:color="auto"/>
              <w:bottom w:val="single" w:sz="4" w:space="0" w:color="auto"/>
              <w:right w:val="single" w:sz="4" w:space="0" w:color="auto"/>
            </w:tcBorders>
          </w:tcPr>
          <w:p w14:paraId="10A4AA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82F5C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C073DA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CD5C1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F62D4D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D8D19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B18F8A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075EE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DC_1A-19A-21A-42A_n257A_UL_1A_n257A</w:t>
            </w:r>
          </w:p>
          <w:p w14:paraId="0758F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DC_1A-19A-21A-42A_n257G_UL_1A_n257G</w:t>
            </w:r>
          </w:p>
          <w:p w14:paraId="7B38FE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DC_1A-19A-21A-42A_n257H_UL_1A_n257G</w:t>
            </w:r>
          </w:p>
          <w:p w14:paraId="5490FD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DC_1A-19A-21A-42A_n257H_UL_1A_n257H</w:t>
            </w:r>
          </w:p>
          <w:p w14:paraId="596C93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DC_1A-19A-21A-42A_n257I_UL_1A_n257G</w:t>
            </w:r>
          </w:p>
          <w:p w14:paraId="355ABF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DC_1A-19A-21A-42A_n257I_UL_1A_n257H</w:t>
            </w:r>
          </w:p>
          <w:p w14:paraId="756D4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DC_1A-19A-21A-42A_n257I_UL_1A_n257I</w:t>
            </w:r>
          </w:p>
          <w:p w14:paraId="7D281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DC_1A-19A-21A-42A_n257J_UL_1A_n257G</w:t>
            </w:r>
          </w:p>
          <w:p w14:paraId="05F08D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DC_1A-19A-21A-42A_n257J_UL_1A_n257H</w:t>
            </w:r>
          </w:p>
          <w:p w14:paraId="788406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DC_1A-19A-21A-42A_n257J_UL_1A_n257I</w:t>
            </w:r>
          </w:p>
          <w:p w14:paraId="7BFF92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DC_1A-19A-21A-42A_n257J_UL_1A_n257J</w:t>
            </w:r>
          </w:p>
          <w:p w14:paraId="169E59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DC_1A-19A-21A-42A_n257K_UL_1A_n257G</w:t>
            </w:r>
          </w:p>
          <w:p w14:paraId="53D645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DC_1A-19A-21A-42A_n257K_UL_1A_n257H</w:t>
            </w:r>
          </w:p>
          <w:p w14:paraId="5E45A7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DC_1A-19A-21A-42A_n257K_UL_1A_n257I</w:t>
            </w:r>
          </w:p>
          <w:p w14:paraId="31437C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DC_1A-19A-21A-42A_n257K_UL_1A_n257J</w:t>
            </w:r>
          </w:p>
          <w:p w14:paraId="0513CA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DC_1A-19A-21A-42A_n257K_UL_1A_n257K</w:t>
            </w:r>
          </w:p>
          <w:p w14:paraId="6345B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DC_1A-19A-21A-42A_n257L_UL_1A_n257G</w:t>
            </w:r>
          </w:p>
          <w:p w14:paraId="0384F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DC_1A-19A-21A-42A_n257L_UL_1A_n257H</w:t>
            </w:r>
          </w:p>
          <w:p w14:paraId="1F6C47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DC_1A-19A-21A-42A_n257L_UL_1A_n257I</w:t>
            </w:r>
          </w:p>
          <w:p w14:paraId="17F392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DC_1A-19A-21A-42A_n257L_UL_1A_n257J</w:t>
            </w:r>
          </w:p>
          <w:p w14:paraId="765807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DC_1A-19A-21A-42A_n257L_UL_1A_n257K</w:t>
            </w:r>
          </w:p>
          <w:p w14:paraId="2A2D59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DC_1A-19A-21A-42A_n257L_UL_1A_n257L</w:t>
            </w:r>
          </w:p>
          <w:p w14:paraId="28DF3C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DC_1A-19A-21A-42A_n257M_UL_1A_n257G</w:t>
            </w:r>
          </w:p>
          <w:p w14:paraId="172E3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DC_1A-19A-21A-42A_n257M_UL_1A_n257H</w:t>
            </w:r>
          </w:p>
          <w:p w14:paraId="642757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DC_1A-19A-21A-42A_n257M_UL_1A_n257I</w:t>
            </w:r>
          </w:p>
          <w:p w14:paraId="54597A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DC_1A-19A-21A-42A_n257M_UL_1A_n257J</w:t>
            </w:r>
          </w:p>
          <w:p w14:paraId="07C617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DC_1A-19A-21A-42A_n257M_UL_1A_n257K</w:t>
            </w:r>
          </w:p>
          <w:p w14:paraId="5570F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DC_1A-19A-21A-42A_n257M_UL_1A_n257L</w:t>
            </w:r>
          </w:p>
        </w:tc>
        <w:tc>
          <w:tcPr>
            <w:tcW w:w="349" w:type="pct"/>
            <w:tcBorders>
              <w:top w:val="single" w:sz="4" w:space="0" w:color="auto"/>
              <w:left w:val="single" w:sz="4" w:space="0" w:color="auto"/>
              <w:bottom w:val="single" w:sz="4" w:space="0" w:color="auto"/>
              <w:right w:val="single" w:sz="4" w:space="0" w:color="auto"/>
            </w:tcBorders>
          </w:tcPr>
          <w:p w14:paraId="69FF8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15C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3E1BF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8C466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A18D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C1E40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25591EB" w14:textId="77777777" w:rsidR="004977CF" w:rsidRPr="004977CF" w:rsidRDefault="004977CF">
            <w:pPr>
              <w:pStyle w:val="TAL"/>
              <w:rPr>
                <w:rFonts w:ascii="Times New Roman" w:hAnsi="Times New Roman"/>
                <w:sz w:val="16"/>
                <w:szCs w:val="16"/>
              </w:rPr>
            </w:pPr>
          </w:p>
          <w:p w14:paraId="57CBD91C"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254E103" w14:textId="77777777" w:rsidR="004977CF" w:rsidRPr="004977CF" w:rsidRDefault="004977CF">
            <w:pPr>
              <w:pStyle w:val="TAL"/>
              <w:rPr>
                <w:rFonts w:ascii="Times New Roman" w:hAnsi="Times New Roman"/>
                <w:sz w:val="16"/>
                <w:szCs w:val="16"/>
              </w:rPr>
            </w:pPr>
          </w:p>
          <w:p w14:paraId="4D4901C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04D56F3C" w14:textId="77777777" w:rsidR="004977CF" w:rsidRPr="004977CF" w:rsidRDefault="004977CF" w:rsidP="004977CF">
            <w:pPr>
              <w:pStyle w:val="TAL"/>
              <w:rPr>
                <w:rFonts w:ascii="Times New Roman" w:hAnsi="Times New Roman"/>
                <w:sz w:val="16"/>
                <w:szCs w:val="16"/>
              </w:rPr>
            </w:pPr>
          </w:p>
        </w:tc>
      </w:tr>
      <w:tr w:rsidR="004977CF" w14:paraId="28BECBA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80837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DC_1A-19A-21A-42A_n257M_UL_1A_n257M</w:t>
            </w:r>
          </w:p>
        </w:tc>
        <w:tc>
          <w:tcPr>
            <w:tcW w:w="349" w:type="pct"/>
            <w:tcBorders>
              <w:top w:val="single" w:sz="4" w:space="0" w:color="auto"/>
              <w:left w:val="single" w:sz="4" w:space="0" w:color="auto"/>
              <w:bottom w:val="single" w:sz="4" w:space="0" w:color="auto"/>
              <w:right w:val="single" w:sz="4" w:space="0" w:color="auto"/>
            </w:tcBorders>
          </w:tcPr>
          <w:p w14:paraId="4E387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77E71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8D68FA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5A51CF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F8AFB3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1D44D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C5F5E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A987D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DC_1A-19A-21A-42A_n257A_UL_21A_n257A</w:t>
            </w:r>
          </w:p>
          <w:p w14:paraId="070E70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DC_1A-19A-21A-42A_n257G_UL_21A_n257G</w:t>
            </w:r>
          </w:p>
          <w:p w14:paraId="50108A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DC_1A-19A-21A-42A_n257H_UL_21A_n257G</w:t>
            </w:r>
          </w:p>
          <w:p w14:paraId="259291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DC_1A-19A-21A-42A_n257H_UL_21A_n257H</w:t>
            </w:r>
          </w:p>
          <w:p w14:paraId="02E5E1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DC_1A-19A-21A-42A_n257I_UL_21A_n257G</w:t>
            </w:r>
          </w:p>
          <w:p w14:paraId="4805F6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DC_1A-19A-21A-42A_n257I_UL_21A_n257H</w:t>
            </w:r>
          </w:p>
          <w:p w14:paraId="27C7C5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DC_1A-19A-21A-42A_n257I_UL_21A_n257I</w:t>
            </w:r>
          </w:p>
          <w:p w14:paraId="35E891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DC_1A-19A-21A-42A_n257J_UL_21A_n257G</w:t>
            </w:r>
          </w:p>
          <w:p w14:paraId="361E2C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DC_1A-19A-21A-42A_n257J_UL_21A_n257H</w:t>
            </w:r>
          </w:p>
          <w:p w14:paraId="3EAB6F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DC_1A-19A-21A-42A_n257J_UL_21A_n257I</w:t>
            </w:r>
          </w:p>
          <w:p w14:paraId="51D8C6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DC_1A-19A-21A-42A_n257J_UL_21A_n257J</w:t>
            </w:r>
          </w:p>
          <w:p w14:paraId="044779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DC_1A-19A-21A-42A_n257K_UL_21A_n257G</w:t>
            </w:r>
          </w:p>
          <w:p w14:paraId="451A88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DC_1A-19A-21A-42A_n257K_UL_21A_n257H</w:t>
            </w:r>
          </w:p>
          <w:p w14:paraId="25FBE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DC_1A-19A-21A-42A_n257K_UL_21A_n257I</w:t>
            </w:r>
          </w:p>
          <w:p w14:paraId="4B5715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DC_1A-19A-21A-42A_n257K_UL_21A_n257J</w:t>
            </w:r>
          </w:p>
          <w:p w14:paraId="66E10D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DC_1A-19A-21A-42A_n257K_UL_21A_n257K</w:t>
            </w:r>
          </w:p>
          <w:p w14:paraId="62D073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DC_1A-19A-21A-42A_n257L_UL_21A_n257G</w:t>
            </w:r>
          </w:p>
          <w:p w14:paraId="71E6C4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DC_1A-19A-21A-42A_n257L_UL_21A_n257H</w:t>
            </w:r>
          </w:p>
          <w:p w14:paraId="3D206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DC_1A-19A-21A-42A_n257L_UL_21A_n257I</w:t>
            </w:r>
          </w:p>
          <w:p w14:paraId="1E455C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DC_1A-19A-21A-42A_n257L_UL_21A_n257J</w:t>
            </w:r>
          </w:p>
          <w:p w14:paraId="65ECEC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DC_1A-19A-21A-42A_n257L_UL_21A_n257K</w:t>
            </w:r>
          </w:p>
          <w:p w14:paraId="4D333A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DC_1A-19A-21A-42A_n257L_UL_21A_n257L</w:t>
            </w:r>
          </w:p>
          <w:p w14:paraId="414A58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DC_1A-19A-21A-42A_n257M_UL_21A_n257G</w:t>
            </w:r>
          </w:p>
          <w:p w14:paraId="5C42AB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DC_1A-19A-21A-42A_n257M_UL_21A_n257H</w:t>
            </w:r>
          </w:p>
          <w:p w14:paraId="04AED6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DC_1A-19A-21A-42A_n257M_UL_21A_n257I</w:t>
            </w:r>
          </w:p>
          <w:p w14:paraId="426EED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DC_1A-19A-21A-42A_n257M_UL_21A_n257J</w:t>
            </w:r>
          </w:p>
          <w:p w14:paraId="34A8F0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DC_1A-19A-21A-42A_n257M_UL_21A_n257K</w:t>
            </w:r>
          </w:p>
          <w:p w14:paraId="500D6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DC_1A-19A-21A-42A_n257M_UL_21A_n257L</w:t>
            </w:r>
          </w:p>
        </w:tc>
        <w:tc>
          <w:tcPr>
            <w:tcW w:w="349" w:type="pct"/>
            <w:tcBorders>
              <w:top w:val="single" w:sz="4" w:space="0" w:color="auto"/>
              <w:left w:val="single" w:sz="4" w:space="0" w:color="auto"/>
              <w:bottom w:val="single" w:sz="4" w:space="0" w:color="auto"/>
              <w:right w:val="single" w:sz="4" w:space="0" w:color="auto"/>
            </w:tcBorders>
          </w:tcPr>
          <w:p w14:paraId="2D972F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0E9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94FC9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9AAD6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EBBFF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2FE32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C2973FB" w14:textId="77777777" w:rsidR="004977CF" w:rsidRPr="004977CF" w:rsidRDefault="004977CF">
            <w:pPr>
              <w:pStyle w:val="TAL"/>
              <w:rPr>
                <w:rFonts w:ascii="Times New Roman" w:hAnsi="Times New Roman"/>
                <w:sz w:val="16"/>
                <w:szCs w:val="16"/>
              </w:rPr>
            </w:pPr>
          </w:p>
          <w:p w14:paraId="1D533BDA"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1D2BE19B" w14:textId="77777777" w:rsidR="004977CF" w:rsidRPr="004977CF" w:rsidRDefault="004977CF">
            <w:pPr>
              <w:pStyle w:val="TAL"/>
              <w:rPr>
                <w:rFonts w:ascii="Times New Roman" w:hAnsi="Times New Roman"/>
                <w:sz w:val="16"/>
                <w:szCs w:val="16"/>
              </w:rPr>
            </w:pPr>
          </w:p>
          <w:p w14:paraId="377AAEC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788F0BD5" w14:textId="77777777" w:rsidR="004977CF" w:rsidRPr="004977CF" w:rsidRDefault="004977CF" w:rsidP="004977CF">
            <w:pPr>
              <w:pStyle w:val="TAL"/>
              <w:rPr>
                <w:rFonts w:ascii="Times New Roman" w:hAnsi="Times New Roman"/>
                <w:sz w:val="16"/>
                <w:szCs w:val="16"/>
              </w:rPr>
            </w:pPr>
          </w:p>
        </w:tc>
      </w:tr>
      <w:tr w:rsidR="004977CF" w14:paraId="582EA93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F7734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DC_1A-19A-21A-42A_n257M_UL_21A_n257M</w:t>
            </w:r>
          </w:p>
        </w:tc>
        <w:tc>
          <w:tcPr>
            <w:tcW w:w="349" w:type="pct"/>
            <w:tcBorders>
              <w:top w:val="single" w:sz="4" w:space="0" w:color="auto"/>
              <w:left w:val="single" w:sz="4" w:space="0" w:color="auto"/>
              <w:bottom w:val="single" w:sz="4" w:space="0" w:color="auto"/>
              <w:right w:val="single" w:sz="4" w:space="0" w:color="auto"/>
            </w:tcBorders>
          </w:tcPr>
          <w:p w14:paraId="3B22F2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AE5A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9E26E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EB4B2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32DDE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B78E6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815B0F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1D92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DC_1A-19A-21A-42C_n257A_UL_1A_n257A</w:t>
            </w:r>
          </w:p>
          <w:p w14:paraId="368DAA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DC_1A-19A-21A-42C_n257G_UL_1A_n257G</w:t>
            </w:r>
          </w:p>
          <w:p w14:paraId="73C891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DC_1A-19A-21A-42C_n257H_UL_1A_n257G</w:t>
            </w:r>
          </w:p>
          <w:p w14:paraId="708461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DC_1A-19A-21A-42C_n257H_UL_1A_n257H</w:t>
            </w:r>
          </w:p>
          <w:p w14:paraId="21AAD8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DC_1A-19A-21A-42C_n257I_UL_1A_n257G</w:t>
            </w:r>
          </w:p>
          <w:p w14:paraId="324C7D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DC_1A-19A-21A-42C_n257I_UL_1A_n257H</w:t>
            </w:r>
          </w:p>
          <w:p w14:paraId="3B7F29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DC_1A-19A-21A-42C_n257I_UL_1A_n257I</w:t>
            </w:r>
          </w:p>
          <w:p w14:paraId="186AB5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DC_1A-19A-21A-42C_n257J_UL_1A_n257G</w:t>
            </w:r>
          </w:p>
          <w:p w14:paraId="50BA67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DC_1A-19A-21A-42C_n257J_UL_1A_n257H</w:t>
            </w:r>
          </w:p>
          <w:p w14:paraId="1A1E7E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DC_1A-19A-21A-42C_n257J_UL_1A_n257I</w:t>
            </w:r>
          </w:p>
          <w:p w14:paraId="1EDEBC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DC_1A-19A-21A-42C_n257J_UL_1A_n257J</w:t>
            </w:r>
          </w:p>
          <w:p w14:paraId="6204F7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DC_1A-19A-21A-42C_n257K_UL_1A_n257G</w:t>
            </w:r>
          </w:p>
          <w:p w14:paraId="73A7F3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DC_1A-19A-21A-42C_n257K_UL_1A_n257H</w:t>
            </w:r>
          </w:p>
          <w:p w14:paraId="0D3721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DC_1A-19A-21A-42C_n257K_UL_1A_n257I</w:t>
            </w:r>
          </w:p>
          <w:p w14:paraId="1708E9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DC_1A-19A-21A-42C_n257K_UL_1A_n257J</w:t>
            </w:r>
          </w:p>
          <w:p w14:paraId="4C03C2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DC_1A-19A-21A-42C_n257K_UL_1A_n257K</w:t>
            </w:r>
          </w:p>
          <w:p w14:paraId="475BD7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DC_1A-19A-21A-42C_n257L_UL_1A_n257G</w:t>
            </w:r>
          </w:p>
          <w:p w14:paraId="296331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DC_1A-19A-21A-42C_n257L_UL_1A_n257H</w:t>
            </w:r>
          </w:p>
          <w:p w14:paraId="5D5EC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DC_1A-19A-21A-42C_n257L_UL_1A_n257I</w:t>
            </w:r>
          </w:p>
          <w:p w14:paraId="17447B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DC_1A-19A-21A-42C_n257L_UL_1A_n257J</w:t>
            </w:r>
          </w:p>
          <w:p w14:paraId="393DC6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DC_1A-19A-21A-42C_n257L_UL_1A_n257K</w:t>
            </w:r>
          </w:p>
          <w:p w14:paraId="11F11D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DC_1A-19A-21A-42C_n257L_UL_1A_n257L</w:t>
            </w:r>
          </w:p>
          <w:p w14:paraId="6A07BD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DC_1A-19A-21A-42C_n257M_UL_1A_n257G</w:t>
            </w:r>
          </w:p>
          <w:p w14:paraId="45EAC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DC_1A-19A-21A-42C_n257M_UL_1A_n257H</w:t>
            </w:r>
          </w:p>
          <w:p w14:paraId="5B356A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DC_1A-19A-21A-42C_n257M_UL_1A_n257I</w:t>
            </w:r>
          </w:p>
          <w:p w14:paraId="2B3D6A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DC_1A-19A-21A-42C_n257M_UL_1A_n257J</w:t>
            </w:r>
          </w:p>
          <w:p w14:paraId="6E18F0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DC_1A-19A-21A-42C_n257M_UL_1A_n257K</w:t>
            </w:r>
          </w:p>
          <w:p w14:paraId="4DC398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DC_1A-19A-21A-42C_n257M_UL_1A_n257L</w:t>
            </w:r>
          </w:p>
        </w:tc>
        <w:tc>
          <w:tcPr>
            <w:tcW w:w="349" w:type="pct"/>
            <w:tcBorders>
              <w:top w:val="single" w:sz="4" w:space="0" w:color="auto"/>
              <w:left w:val="single" w:sz="4" w:space="0" w:color="auto"/>
              <w:bottom w:val="single" w:sz="4" w:space="0" w:color="auto"/>
              <w:right w:val="single" w:sz="4" w:space="0" w:color="auto"/>
            </w:tcBorders>
          </w:tcPr>
          <w:p w14:paraId="63C663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DE10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195C9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E02FA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34590C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ED1089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1443C6A7" w14:textId="77777777" w:rsidR="004977CF" w:rsidRPr="004977CF" w:rsidRDefault="004977CF">
            <w:pPr>
              <w:pStyle w:val="TAL"/>
              <w:rPr>
                <w:rFonts w:ascii="Times New Roman" w:hAnsi="Times New Roman"/>
                <w:sz w:val="16"/>
                <w:szCs w:val="16"/>
              </w:rPr>
            </w:pPr>
          </w:p>
          <w:p w14:paraId="0728ABD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3E543EC7" w14:textId="77777777" w:rsidR="004977CF" w:rsidRPr="004977CF" w:rsidRDefault="004977CF">
            <w:pPr>
              <w:pStyle w:val="TAL"/>
              <w:rPr>
                <w:rFonts w:ascii="Times New Roman" w:hAnsi="Times New Roman"/>
                <w:sz w:val="16"/>
                <w:szCs w:val="16"/>
              </w:rPr>
            </w:pPr>
          </w:p>
          <w:p w14:paraId="40F9279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316FC642" w14:textId="77777777" w:rsidR="004977CF" w:rsidRPr="004977CF" w:rsidRDefault="004977CF" w:rsidP="004977CF">
            <w:pPr>
              <w:pStyle w:val="TAL"/>
              <w:rPr>
                <w:rFonts w:ascii="Times New Roman" w:hAnsi="Times New Roman"/>
                <w:sz w:val="16"/>
                <w:szCs w:val="16"/>
              </w:rPr>
            </w:pPr>
          </w:p>
        </w:tc>
      </w:tr>
      <w:tr w:rsidR="004977CF" w14:paraId="08571AE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3399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DC_1A-19A-21A-42C_n257M_UL_1A_n257M</w:t>
            </w:r>
          </w:p>
        </w:tc>
        <w:tc>
          <w:tcPr>
            <w:tcW w:w="349" w:type="pct"/>
            <w:tcBorders>
              <w:top w:val="single" w:sz="4" w:space="0" w:color="auto"/>
              <w:left w:val="single" w:sz="4" w:space="0" w:color="auto"/>
              <w:bottom w:val="single" w:sz="4" w:space="0" w:color="auto"/>
              <w:right w:val="single" w:sz="4" w:space="0" w:color="auto"/>
            </w:tcBorders>
          </w:tcPr>
          <w:p w14:paraId="4D9B4B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9A97C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20B7C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0378A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DB76A5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07660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D7F7B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0B06E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DC_1A-19A-21A-42C_n257A_UL_21A_n257A</w:t>
            </w:r>
          </w:p>
          <w:p w14:paraId="5B8D2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DC_1A-19A-21A-42C_n257G_UL_21A_n257G</w:t>
            </w:r>
          </w:p>
          <w:p w14:paraId="50AA46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DC_1A-19A-21A-42C_n257H_UL_21A_n257G</w:t>
            </w:r>
          </w:p>
          <w:p w14:paraId="2F5D83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DC_1A-19A-21A-42C_n257H_UL_21A_n257H</w:t>
            </w:r>
          </w:p>
          <w:p w14:paraId="3191F5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DC_1A-19A-21A-42C_n257I_UL_21A_n257G</w:t>
            </w:r>
          </w:p>
          <w:p w14:paraId="4794F3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DC_1A-19A-21A-42C_n257I_UL_21A_n257H</w:t>
            </w:r>
          </w:p>
          <w:p w14:paraId="385A8D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DC_1A-19A-21A-42C_n257I_UL_21A_n257I</w:t>
            </w:r>
          </w:p>
          <w:p w14:paraId="05022C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DC_1A-19A-21A-42C_n257J_UL_21A_n257G</w:t>
            </w:r>
          </w:p>
          <w:p w14:paraId="3F611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DC_1A-19A-21A-42C_n257J_UL_21A_n257H</w:t>
            </w:r>
          </w:p>
          <w:p w14:paraId="0B1002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DC_1A-19A-21A-42C_n257J_UL_21A_n257I</w:t>
            </w:r>
          </w:p>
          <w:p w14:paraId="004968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DC_1A-19A-21A-42C_n257J_UL_21A_n257J</w:t>
            </w:r>
          </w:p>
          <w:p w14:paraId="1B32C0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DC_1A-19A-21A-42C_n257K_UL_21A_n257G</w:t>
            </w:r>
          </w:p>
          <w:p w14:paraId="051335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DC_1A-19A-21A-42C_n257K_UL_21A_n257H</w:t>
            </w:r>
          </w:p>
          <w:p w14:paraId="4CF0A8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DC_1A-19A-21A-42C_n257K_UL_21A_n257I</w:t>
            </w:r>
          </w:p>
          <w:p w14:paraId="476B2B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DC_1A-19A-21A-42C_n257K_UL_21A_n257J</w:t>
            </w:r>
          </w:p>
          <w:p w14:paraId="75774D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DC_1A-19A-21A-42C_n257K_UL_21A_n257K</w:t>
            </w:r>
          </w:p>
          <w:p w14:paraId="7CE46C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DC_1A-19A-21A-42C_n257L_UL_21A_n257G</w:t>
            </w:r>
          </w:p>
          <w:p w14:paraId="621EB9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DC_1A-19A-21A-42C_n257L_UL_21A_n257H</w:t>
            </w:r>
          </w:p>
          <w:p w14:paraId="4FBD66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DC_1A-19A-21A-42C_n257L_UL_21A_n257I</w:t>
            </w:r>
          </w:p>
          <w:p w14:paraId="3011B0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DC_1A-19A-21A-42C_n257L_UL_21A_n257J</w:t>
            </w:r>
          </w:p>
          <w:p w14:paraId="31BEA8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DC_1A-19A-21A-42C_n257L_UL_21A_n257K</w:t>
            </w:r>
          </w:p>
          <w:p w14:paraId="7A49AC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DC_1A-19A-21A-42C_n257L_UL_21A_n257L</w:t>
            </w:r>
          </w:p>
          <w:p w14:paraId="775CC0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DC_1A-19A-21A-42C_n257M_UL_21A_n257G</w:t>
            </w:r>
          </w:p>
          <w:p w14:paraId="3C634A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DC_1A-19A-21A-42C_n257M_UL_21A_n257H</w:t>
            </w:r>
          </w:p>
          <w:p w14:paraId="482FCB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DC_1A-19A-21A-42C_n257M_UL_21A_n257I</w:t>
            </w:r>
          </w:p>
          <w:p w14:paraId="6C8E9F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DC_1A-19A-21A-42C_n257M_UL_21A_n257J</w:t>
            </w:r>
          </w:p>
          <w:p w14:paraId="368AA8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DC_1A-19A-21A-42C_n257M_UL_21A_n257K</w:t>
            </w:r>
          </w:p>
          <w:p w14:paraId="0075DC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DC_1A-19A-21A-42C_n257M_UL_21A_n257L</w:t>
            </w:r>
          </w:p>
        </w:tc>
        <w:tc>
          <w:tcPr>
            <w:tcW w:w="349" w:type="pct"/>
            <w:tcBorders>
              <w:top w:val="single" w:sz="4" w:space="0" w:color="auto"/>
              <w:left w:val="single" w:sz="4" w:space="0" w:color="auto"/>
              <w:bottom w:val="single" w:sz="4" w:space="0" w:color="auto"/>
              <w:right w:val="single" w:sz="4" w:space="0" w:color="auto"/>
            </w:tcBorders>
          </w:tcPr>
          <w:p w14:paraId="449230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4B0D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544D56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BBC5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A9E682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0FC29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19A8194F" w14:textId="77777777" w:rsidR="004977CF" w:rsidRPr="004977CF" w:rsidRDefault="004977CF">
            <w:pPr>
              <w:pStyle w:val="TAL"/>
              <w:rPr>
                <w:rFonts w:ascii="Times New Roman" w:hAnsi="Times New Roman"/>
                <w:sz w:val="16"/>
                <w:szCs w:val="16"/>
              </w:rPr>
            </w:pPr>
          </w:p>
          <w:p w14:paraId="60DF9D00"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7D96F6C4" w14:textId="77777777" w:rsidR="004977CF" w:rsidRPr="004977CF" w:rsidRDefault="004977CF">
            <w:pPr>
              <w:pStyle w:val="TAL"/>
              <w:rPr>
                <w:rFonts w:ascii="Times New Roman" w:hAnsi="Times New Roman"/>
                <w:sz w:val="16"/>
                <w:szCs w:val="16"/>
              </w:rPr>
            </w:pPr>
          </w:p>
          <w:p w14:paraId="2385C16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5D586999" w14:textId="77777777" w:rsidR="004977CF" w:rsidRPr="004977CF" w:rsidRDefault="004977CF" w:rsidP="004977CF">
            <w:pPr>
              <w:pStyle w:val="TAL"/>
              <w:rPr>
                <w:rFonts w:ascii="Times New Roman" w:hAnsi="Times New Roman"/>
                <w:sz w:val="16"/>
                <w:szCs w:val="16"/>
              </w:rPr>
            </w:pPr>
          </w:p>
        </w:tc>
      </w:tr>
      <w:tr w:rsidR="004977CF" w14:paraId="534CD70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F47C9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DC_1A-19A-21A-42C_n257M_UL_21A_n257M</w:t>
            </w:r>
          </w:p>
        </w:tc>
        <w:tc>
          <w:tcPr>
            <w:tcW w:w="349" w:type="pct"/>
            <w:tcBorders>
              <w:top w:val="single" w:sz="4" w:space="0" w:color="auto"/>
              <w:left w:val="single" w:sz="4" w:space="0" w:color="auto"/>
              <w:bottom w:val="single" w:sz="4" w:space="0" w:color="auto"/>
              <w:right w:val="single" w:sz="4" w:space="0" w:color="auto"/>
            </w:tcBorders>
          </w:tcPr>
          <w:p w14:paraId="70055F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2088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01ACFA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F9D7B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7A0A0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82735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3186FE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5E32D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DC_1A-21A-28A-42C_n257A_UL_1A_n257A</w:t>
            </w:r>
          </w:p>
          <w:p w14:paraId="376857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DC_1A-21A-28A-42C_n257G_UL_1A_n257G</w:t>
            </w:r>
          </w:p>
          <w:p w14:paraId="38EE7E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DC_1A-21A-28A-42C_n257H_UL_1A_n257G</w:t>
            </w:r>
          </w:p>
          <w:p w14:paraId="306AC0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DC_1A-21A-28A-42C_n257H_UL_1A_n257H</w:t>
            </w:r>
          </w:p>
          <w:p w14:paraId="0A551A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DC_1A-21A-28A-42C_n257I_UL_1A_n257G</w:t>
            </w:r>
          </w:p>
          <w:p w14:paraId="7DD7C1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DC_1A-21A-28A-42C_n257I_UL_1A_n257H</w:t>
            </w:r>
          </w:p>
          <w:p w14:paraId="592236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DC_1A-21A-28A-42C_n257I_UL_1A_n257I</w:t>
            </w:r>
          </w:p>
          <w:p w14:paraId="109190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DC_1A-21A-28A-42C_n257J_UL_1A_n257G</w:t>
            </w:r>
          </w:p>
          <w:p w14:paraId="3B4E8F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DC_1A-21A-28A-42C_n257J_UL_1A_n257H</w:t>
            </w:r>
          </w:p>
          <w:p w14:paraId="4FF01E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DC_1A-21A-28A-42C_n257J_UL_1A_n257I</w:t>
            </w:r>
          </w:p>
          <w:p w14:paraId="49D916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DC_1A-21A-28A-42C_n257J_UL_1A_n257J</w:t>
            </w:r>
          </w:p>
          <w:p w14:paraId="284F68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DC_1A-21A-28A-42C_n257K_UL_1A_n257G</w:t>
            </w:r>
          </w:p>
          <w:p w14:paraId="0972F5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DC_1A-21A-28A-42C_n257K_UL_1A_n257H</w:t>
            </w:r>
          </w:p>
          <w:p w14:paraId="1A3E48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DC_1A-21A-28A-42C_n257K_UL_1A_n257I</w:t>
            </w:r>
          </w:p>
          <w:p w14:paraId="627860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DC_1A-21A-28A-42C_n257K_UL_1A_n257J</w:t>
            </w:r>
          </w:p>
          <w:p w14:paraId="3F1949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DC_1A-21A-28A-42C_n257K_UL_1A_n257K</w:t>
            </w:r>
          </w:p>
          <w:p w14:paraId="48212F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DC_1A-21A-28A-42C_n257L_UL_1A_n257G</w:t>
            </w:r>
          </w:p>
          <w:p w14:paraId="3C277D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DC_1A-21A-28A-42C_n257L_UL_1A_n257H</w:t>
            </w:r>
          </w:p>
          <w:p w14:paraId="520DBA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DC_1A-21A-28A-42C_n257L_UL_1A_n257I</w:t>
            </w:r>
          </w:p>
          <w:p w14:paraId="73B3F5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DC_1A-21A-28A-42C_n257L_UL_1A_n257J</w:t>
            </w:r>
          </w:p>
          <w:p w14:paraId="59D391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DC_1A-21A-28A-42C_n257L_UL_1A_n257K</w:t>
            </w:r>
          </w:p>
          <w:p w14:paraId="248891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DC_1A-21A-28A-42C_n257L_UL_1A_n257L</w:t>
            </w:r>
          </w:p>
          <w:p w14:paraId="263D45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DC_1A-21A-28A-42C_n257M_UL_1A_n257G</w:t>
            </w:r>
          </w:p>
          <w:p w14:paraId="179C1E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DC_1A-21A-28A-42C_n257M_UL_1A_n257H</w:t>
            </w:r>
          </w:p>
          <w:p w14:paraId="5B550E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DC_1A-21A-28A-42C_n257M_UL_1A_n257I</w:t>
            </w:r>
          </w:p>
          <w:p w14:paraId="6913B7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DC_1A-21A-28A-42C_n257M_UL_1A_n257J</w:t>
            </w:r>
          </w:p>
          <w:p w14:paraId="3473CD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DC_1A-21A-28A-42C_n257M_UL_1A_n257K</w:t>
            </w:r>
          </w:p>
          <w:p w14:paraId="59AE91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DC_1A-21A-28A-42C_n257M_UL_1A_n257L</w:t>
            </w:r>
          </w:p>
        </w:tc>
        <w:tc>
          <w:tcPr>
            <w:tcW w:w="349" w:type="pct"/>
            <w:tcBorders>
              <w:top w:val="single" w:sz="4" w:space="0" w:color="auto"/>
              <w:left w:val="single" w:sz="4" w:space="0" w:color="auto"/>
              <w:bottom w:val="single" w:sz="4" w:space="0" w:color="auto"/>
              <w:right w:val="single" w:sz="4" w:space="0" w:color="auto"/>
            </w:tcBorders>
          </w:tcPr>
          <w:p w14:paraId="191478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5B7E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FF9DE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2587C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17AB658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561C6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4BF40C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B88A3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DC_1A-21A-28A-42C_n257M_UL_1A_n257M</w:t>
            </w:r>
          </w:p>
        </w:tc>
        <w:tc>
          <w:tcPr>
            <w:tcW w:w="349" w:type="pct"/>
            <w:tcBorders>
              <w:top w:val="single" w:sz="4" w:space="0" w:color="auto"/>
              <w:left w:val="single" w:sz="4" w:space="0" w:color="auto"/>
              <w:bottom w:val="single" w:sz="4" w:space="0" w:color="auto"/>
              <w:right w:val="single" w:sz="4" w:space="0" w:color="auto"/>
            </w:tcBorders>
          </w:tcPr>
          <w:p w14:paraId="53FC83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4B13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4202E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F75E9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99DED1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A9E74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93DFF2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C7E5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DC_1A-21A-28A-42A_n257A_UL_1A_n257A</w:t>
            </w:r>
          </w:p>
          <w:p w14:paraId="4620F4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DC_1A-21A-28A-42A_n257G_UL_1A_n257G</w:t>
            </w:r>
          </w:p>
          <w:p w14:paraId="7954B3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DC_1A-21A-28A-42A_n257H_UL_1A_n257G</w:t>
            </w:r>
          </w:p>
          <w:p w14:paraId="416BA4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DC_1A-21A-28A-42A_n257H_UL_1A_n257H</w:t>
            </w:r>
          </w:p>
          <w:p w14:paraId="597FE3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DC_1A-21A-28A-42A_n257I_UL_1A_n257G</w:t>
            </w:r>
          </w:p>
          <w:p w14:paraId="1A57D6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DC_1A-21A-28A-42A_n257I_UL_1A_n257H</w:t>
            </w:r>
          </w:p>
          <w:p w14:paraId="36DE69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DC_1A-21A-28A-42A_n257I_UL_1A_n257I</w:t>
            </w:r>
          </w:p>
          <w:p w14:paraId="0D7D18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DC_1A-21A-28A-42A_n257J_UL_1A_n257G</w:t>
            </w:r>
          </w:p>
          <w:p w14:paraId="131C59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DC_1A-21A-28A-42A_n257J_UL_1A_n257H</w:t>
            </w:r>
          </w:p>
          <w:p w14:paraId="41AC6D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DC_1A-21A-28A-42A_n257J_UL_1A_n257I</w:t>
            </w:r>
          </w:p>
          <w:p w14:paraId="0EF565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DC_1A-21A-28A-42A_n257J_UL_1A_n257J</w:t>
            </w:r>
          </w:p>
          <w:p w14:paraId="774A17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DC_1A-21A-28A-42A_n257K_UL_1A_n257G</w:t>
            </w:r>
          </w:p>
          <w:p w14:paraId="7081F2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DC_1A-21A-28A-42A_n257K_UL_1A_n257H</w:t>
            </w:r>
          </w:p>
          <w:p w14:paraId="442E6B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DC_1A-21A-28A-42A_n257K_UL_1A_n257I</w:t>
            </w:r>
          </w:p>
          <w:p w14:paraId="43F13E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DC_1A-21A-28A-42A_n257K_UL_1A_n257J</w:t>
            </w:r>
          </w:p>
          <w:p w14:paraId="18FD1E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DC_1A-21A-28A-42A_n257K_UL_1A_n257K</w:t>
            </w:r>
          </w:p>
          <w:p w14:paraId="417C7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DC_1A-21A-28A-42A_n257L_UL_1A_n257G</w:t>
            </w:r>
          </w:p>
          <w:p w14:paraId="5F08DA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DC_1A-21A-28A-42A_n257L_UL_1A_n257H</w:t>
            </w:r>
          </w:p>
          <w:p w14:paraId="71B178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DC_1A-21A-28A-42A_n257L_UL_1A_n257I</w:t>
            </w:r>
          </w:p>
          <w:p w14:paraId="406775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DC_1A-21A-28A-42A_n257L_UL_1A_n257J</w:t>
            </w:r>
          </w:p>
          <w:p w14:paraId="5C1D1E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DC_1A-21A-28A-42A_n257L_UL_1A_n257K</w:t>
            </w:r>
          </w:p>
          <w:p w14:paraId="643315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DC_1A-21A-28A-42A_n257L_UL_1A_n257L</w:t>
            </w:r>
          </w:p>
          <w:p w14:paraId="16D1B1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DC_1A-21A-28A-42A_n257M_UL_1A_n257G</w:t>
            </w:r>
          </w:p>
          <w:p w14:paraId="05825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DC_1A-21A-28A-42A_n257M_UL_1A_n257H</w:t>
            </w:r>
          </w:p>
          <w:p w14:paraId="73847A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DC_1A-21A-28A-42A_n257M_UL_1A_n257I</w:t>
            </w:r>
          </w:p>
          <w:p w14:paraId="3C4DBF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DC_1A-21A-28A-42A_n257M_UL_1A_n257J</w:t>
            </w:r>
          </w:p>
          <w:p w14:paraId="0DA6E3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DC_1A-21A-28A-42A_n257M_UL_1A_n257K</w:t>
            </w:r>
          </w:p>
          <w:p w14:paraId="566FFC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DC_1A-21A-28A-42A_n257M_UL_1A_n257L</w:t>
            </w:r>
          </w:p>
        </w:tc>
        <w:tc>
          <w:tcPr>
            <w:tcW w:w="349" w:type="pct"/>
            <w:tcBorders>
              <w:top w:val="single" w:sz="4" w:space="0" w:color="auto"/>
              <w:left w:val="single" w:sz="4" w:space="0" w:color="auto"/>
              <w:bottom w:val="single" w:sz="4" w:space="0" w:color="auto"/>
              <w:right w:val="single" w:sz="4" w:space="0" w:color="auto"/>
            </w:tcBorders>
          </w:tcPr>
          <w:p w14:paraId="2131F4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6B5B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59E545C"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561734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341108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23FA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6E52AE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732B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DC_1A-21A-28A_42A_n257M_UL_1A_n257M</w:t>
            </w:r>
          </w:p>
        </w:tc>
        <w:tc>
          <w:tcPr>
            <w:tcW w:w="349" w:type="pct"/>
            <w:tcBorders>
              <w:top w:val="single" w:sz="4" w:space="0" w:color="auto"/>
              <w:left w:val="single" w:sz="4" w:space="0" w:color="auto"/>
              <w:bottom w:val="single" w:sz="4" w:space="0" w:color="auto"/>
              <w:right w:val="single" w:sz="4" w:space="0" w:color="auto"/>
            </w:tcBorders>
          </w:tcPr>
          <w:p w14:paraId="4F540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539A6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FC5C52F"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12A9C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ABA218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1A58B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D8239A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0AAC5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DC_1A-21A-28A-42C_n257A_UL_21A_n257A</w:t>
            </w:r>
          </w:p>
          <w:p w14:paraId="52759E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DC_1A-21A-28A-42C_n257G_UL_21A_n257G</w:t>
            </w:r>
          </w:p>
          <w:p w14:paraId="053F3E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DC_1A-21A-28A-42C_n257H_UL_21A_n257G</w:t>
            </w:r>
          </w:p>
          <w:p w14:paraId="663DA8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DC_1A-21A-28A-42C_n257H_UL_21A_n257H</w:t>
            </w:r>
          </w:p>
          <w:p w14:paraId="6671A1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DC_1A-21A-28A-42C_n257I_UL_21A_n257G</w:t>
            </w:r>
          </w:p>
          <w:p w14:paraId="3060B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DC_1A-21A-28A-42C_n257I_UL_21A_n257H</w:t>
            </w:r>
          </w:p>
          <w:p w14:paraId="087895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DC_1A-21A-28A-42C_n257I_UL_21A_n257I</w:t>
            </w:r>
          </w:p>
          <w:p w14:paraId="15099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DC_1A-21A-28A-42C_n257J_UL_21A_n257G</w:t>
            </w:r>
          </w:p>
          <w:p w14:paraId="2C0A6F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DC_1A-21A-28A-42C_n257J_UL_21A_n257H</w:t>
            </w:r>
          </w:p>
          <w:p w14:paraId="27645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DC_1A-21A-28A-42C_n257J_UL_21A_n257I</w:t>
            </w:r>
          </w:p>
          <w:p w14:paraId="4FB4EE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DC_1A-21A-28A-42C_n257J_UL_21A_n257J</w:t>
            </w:r>
          </w:p>
          <w:p w14:paraId="6B2B42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DC_1A-21A-28A-42C_n257K_UL_21A_n257G</w:t>
            </w:r>
          </w:p>
          <w:p w14:paraId="75A9F5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DC_1A-21A-28A-42C_n257K_UL_21A_n257H</w:t>
            </w:r>
          </w:p>
          <w:p w14:paraId="1447F5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DC_1A-21A-28A-42C_n257K_UL_21A_n257I</w:t>
            </w:r>
          </w:p>
          <w:p w14:paraId="27B20B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DC_1A-21A-28A-42C_n257K_UL_21A_n257J</w:t>
            </w:r>
          </w:p>
          <w:p w14:paraId="74747E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DC_1A-21A-28A-42C_n257K_UL_21A_n257K</w:t>
            </w:r>
          </w:p>
          <w:p w14:paraId="342C5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DC_1A-21A-28A-42C_n257L_UL_21A_n257G</w:t>
            </w:r>
          </w:p>
          <w:p w14:paraId="232834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DC_1A-21A-28A-42C_n257L_UL_21A_n257H</w:t>
            </w:r>
          </w:p>
          <w:p w14:paraId="5881BE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DC_1A-21A-28A-42C_n257L_UL_21A_n257I</w:t>
            </w:r>
          </w:p>
          <w:p w14:paraId="0469E3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DC_1A-21A-28A-42C_n257L_UL_21A_n257J</w:t>
            </w:r>
          </w:p>
          <w:p w14:paraId="6D3AF2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DC_1A-21A-28A-42C_n257L_UL_21A_n257K</w:t>
            </w:r>
          </w:p>
          <w:p w14:paraId="0967BB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DC_1A-21A-28A-42C_n257L_UL_21A_n257L</w:t>
            </w:r>
          </w:p>
          <w:p w14:paraId="6BA30D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DC_1A-21A-28A-42C_n257M_UL_21A_n257G</w:t>
            </w:r>
          </w:p>
          <w:p w14:paraId="693C9F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DC_1A-21A-28A-42C_n257M_UL_21A_n257H</w:t>
            </w:r>
          </w:p>
          <w:p w14:paraId="55B583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DC_1A-21A-28A-42C_n257M_UL_21A_n257I</w:t>
            </w:r>
          </w:p>
          <w:p w14:paraId="2F7959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DC_1A-21A-28A-42C_n257M_UL_21A_n257J</w:t>
            </w:r>
          </w:p>
          <w:p w14:paraId="5D613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DC_1A-21A-28A-42C_n257M_UL_21A_n257K</w:t>
            </w:r>
          </w:p>
          <w:p w14:paraId="76DFD9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DC_1A-21A-28A-42C_n257M_UL_21A_n257L</w:t>
            </w:r>
          </w:p>
        </w:tc>
        <w:tc>
          <w:tcPr>
            <w:tcW w:w="349" w:type="pct"/>
            <w:tcBorders>
              <w:top w:val="single" w:sz="4" w:space="0" w:color="auto"/>
              <w:left w:val="single" w:sz="4" w:space="0" w:color="auto"/>
              <w:bottom w:val="single" w:sz="4" w:space="0" w:color="auto"/>
              <w:right w:val="single" w:sz="4" w:space="0" w:color="auto"/>
            </w:tcBorders>
          </w:tcPr>
          <w:p w14:paraId="04A8A7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5344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19B41D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C39D3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179CC3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9C41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13A17C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EBBB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DC_1A-21A-28A-42C_n257M_UL_21A_n257M</w:t>
            </w:r>
          </w:p>
        </w:tc>
        <w:tc>
          <w:tcPr>
            <w:tcW w:w="349" w:type="pct"/>
            <w:tcBorders>
              <w:top w:val="single" w:sz="4" w:space="0" w:color="auto"/>
              <w:left w:val="single" w:sz="4" w:space="0" w:color="auto"/>
              <w:bottom w:val="single" w:sz="4" w:space="0" w:color="auto"/>
              <w:right w:val="single" w:sz="4" w:space="0" w:color="auto"/>
            </w:tcBorders>
          </w:tcPr>
          <w:p w14:paraId="3974B3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0B899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EA9319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BDFD3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4C3D1C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541F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C16082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CAF77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DC_1A-21A-28A-42A_n257A_UL_21A_n257A</w:t>
            </w:r>
          </w:p>
          <w:p w14:paraId="6277F3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DC_1A-21A-28A-42A_n257G_UL_21A_n257G</w:t>
            </w:r>
          </w:p>
          <w:p w14:paraId="2ED14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DC_1A-21A-28A-42A_n257H_UL_21A_n257G</w:t>
            </w:r>
          </w:p>
          <w:p w14:paraId="2D463A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DC_1A-21A-28A-42A_n257H_UL_21A_n257H</w:t>
            </w:r>
          </w:p>
          <w:p w14:paraId="7A3A9E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DC_1A-21A-28A-42A_n257I_UL_21A_n257G</w:t>
            </w:r>
          </w:p>
          <w:p w14:paraId="35EE49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DC_1A-21A-28A-42A_n257I_UL_21A_n257H</w:t>
            </w:r>
          </w:p>
          <w:p w14:paraId="11910C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DC_1A-21A-28A-42A_n257I_UL_21A_n257I</w:t>
            </w:r>
          </w:p>
          <w:p w14:paraId="049BF6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DC_1A-21A-28A-42A_n257J_UL_21A_n257G</w:t>
            </w:r>
          </w:p>
          <w:p w14:paraId="6E3E5F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DC_1A-21A-28A-42A_n257J_UL_21A_n257H</w:t>
            </w:r>
          </w:p>
          <w:p w14:paraId="69F2DE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DC_1A-21A-28A-42A_n257J_UL_21A_n257I</w:t>
            </w:r>
          </w:p>
          <w:p w14:paraId="25478D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DC_1A-21A-28A-42A_n257J_UL_21A_n257J</w:t>
            </w:r>
          </w:p>
          <w:p w14:paraId="4507DF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DC_1A-21A-28A-42A_n257K_UL_21A_n257G</w:t>
            </w:r>
          </w:p>
          <w:p w14:paraId="5A0829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DC_1A-21A-28A-42A_n257K_UL_21A_n257H</w:t>
            </w:r>
          </w:p>
          <w:p w14:paraId="062110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DC_1A-21A-28A-42A_n257K_UL_21A_n257I</w:t>
            </w:r>
          </w:p>
          <w:p w14:paraId="3D8B4D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DC_1A-21A-28A-42A_n257K_UL_21A_n257J</w:t>
            </w:r>
          </w:p>
          <w:p w14:paraId="2427BA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DC_1A-21A-28A-42A_n257K_UL_21A_n257K</w:t>
            </w:r>
          </w:p>
          <w:p w14:paraId="23220C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DC_1A-21A-28A-42A_n257L_UL_21A_n257G</w:t>
            </w:r>
          </w:p>
          <w:p w14:paraId="6C5150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DC_1A-21A-28A-42A_n257L_UL_21A_n257H</w:t>
            </w:r>
          </w:p>
          <w:p w14:paraId="0687B5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DC_1A-21A-28A-42A_n257L_UL_21A_n257I</w:t>
            </w:r>
          </w:p>
          <w:p w14:paraId="1F4032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DC_1A-21A-28A-42A_n257L_UL_21A_n257J</w:t>
            </w:r>
          </w:p>
          <w:p w14:paraId="7CD027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DC_1A-21A-28A-42A_n257L_UL_21A_n257K</w:t>
            </w:r>
          </w:p>
          <w:p w14:paraId="5893E1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DC_1A-21A-28A-42A_n257L_UL_21A_n257L</w:t>
            </w:r>
          </w:p>
          <w:p w14:paraId="3C3BF9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DC_1A-21A-28A-42A_n257M_UL_21A_n257G</w:t>
            </w:r>
          </w:p>
          <w:p w14:paraId="63DE7F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DC_1A-21A-28A-42A_n257M_UL_21A_n257H</w:t>
            </w:r>
          </w:p>
          <w:p w14:paraId="69DBD9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DC_1A-21A-28A-42A_n257M_UL_21A_n257I</w:t>
            </w:r>
          </w:p>
          <w:p w14:paraId="323EDD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DC_1A-21A-28A-42A_n257M_UL_21A_n257J</w:t>
            </w:r>
          </w:p>
          <w:p w14:paraId="30B3C8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DC_1A-21A-28A-42A_n257M_UL_21A_n257K</w:t>
            </w:r>
          </w:p>
          <w:p w14:paraId="7C1992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DC_1A-21A-28A-42A_n257M_UL_21A_n257L</w:t>
            </w:r>
          </w:p>
        </w:tc>
        <w:tc>
          <w:tcPr>
            <w:tcW w:w="349" w:type="pct"/>
            <w:tcBorders>
              <w:top w:val="single" w:sz="4" w:space="0" w:color="auto"/>
              <w:left w:val="single" w:sz="4" w:space="0" w:color="auto"/>
              <w:bottom w:val="single" w:sz="4" w:space="0" w:color="auto"/>
              <w:right w:val="single" w:sz="4" w:space="0" w:color="auto"/>
            </w:tcBorders>
          </w:tcPr>
          <w:p w14:paraId="7C12BA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578AB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15007A1"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6418B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7BA1ADC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95A6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B70D18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443DC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DC_1A-21A-28A_42A_n257M_UL_21A_n257M</w:t>
            </w:r>
          </w:p>
        </w:tc>
        <w:tc>
          <w:tcPr>
            <w:tcW w:w="349" w:type="pct"/>
            <w:tcBorders>
              <w:top w:val="single" w:sz="4" w:space="0" w:color="auto"/>
              <w:left w:val="single" w:sz="4" w:space="0" w:color="auto"/>
              <w:bottom w:val="single" w:sz="4" w:space="0" w:color="auto"/>
              <w:right w:val="single" w:sz="4" w:space="0" w:color="auto"/>
            </w:tcBorders>
          </w:tcPr>
          <w:p w14:paraId="6A737D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B9FA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7C31C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28E29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42D768A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CD5A6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165B54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222C0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DC_1A-21A-28A-42C_n257A_UL_28A_n257A</w:t>
            </w:r>
          </w:p>
          <w:p w14:paraId="0A4CFD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DC_1A-21A-28A-42C_n257G_UL_28A_n257G</w:t>
            </w:r>
          </w:p>
          <w:p w14:paraId="4693D8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DC_1A-21A-28A-42C_n257H_UL_28A_n257G</w:t>
            </w:r>
          </w:p>
          <w:p w14:paraId="30DAFC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DC_1A-21A-28A-42C_n257H_UL_28A_n257H</w:t>
            </w:r>
          </w:p>
          <w:p w14:paraId="5C02A6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DC_1A-21A-28A-42C_n257I_UL_28A_n257G</w:t>
            </w:r>
          </w:p>
          <w:p w14:paraId="6CAEEB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DC_1A-21A-28A-42C_n257I_UL_28A_n257H</w:t>
            </w:r>
          </w:p>
          <w:p w14:paraId="0D948D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DC_1A-21A-28A-42C_n257I_UL_28A_n257I</w:t>
            </w:r>
          </w:p>
          <w:p w14:paraId="170F4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DC_1A-21A-28A-42C_n257J_UL_28A_n257G</w:t>
            </w:r>
          </w:p>
          <w:p w14:paraId="41559E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DC_1A-21A-28A-42C_n257J_UL_28A_n257H</w:t>
            </w:r>
          </w:p>
          <w:p w14:paraId="0CA2A1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DC_1A-21A-28A-42C_n257J_UL_28A_n257I</w:t>
            </w:r>
          </w:p>
          <w:p w14:paraId="56216E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DC_1A-21A-28A-42C_n257J_UL_28A_n257J</w:t>
            </w:r>
          </w:p>
          <w:p w14:paraId="5BA91D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DC_1A-21A-28A-42C_n257K_UL_28A_n257G</w:t>
            </w:r>
          </w:p>
          <w:p w14:paraId="01F04C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DC_1A-21A-28A-42C_n257K_UL_28A_n257H</w:t>
            </w:r>
          </w:p>
          <w:p w14:paraId="7AC5D3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DC_1A-21A-28A-42C_n257K_UL_28A_n257I</w:t>
            </w:r>
          </w:p>
          <w:p w14:paraId="123DCD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DC_1A-21A-28A-42C_n257K_UL_28A_n257J</w:t>
            </w:r>
          </w:p>
          <w:p w14:paraId="67F9C3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DC_1A-21A-28A-42C_n257K_UL_28A_n257K</w:t>
            </w:r>
          </w:p>
          <w:p w14:paraId="73BC15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DC_1A-21A-28A-42C_n257L_UL_28A_n257G</w:t>
            </w:r>
          </w:p>
          <w:p w14:paraId="119A31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DC_1A-21A-28A-42C_n257L_UL_28A_n257H</w:t>
            </w:r>
          </w:p>
          <w:p w14:paraId="637545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DC_1A-21A-28A-42C_n257L_UL_28A_n257I</w:t>
            </w:r>
          </w:p>
          <w:p w14:paraId="250ABD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DC_1A-21A-28A-42C_n257L_UL_28A_n257J</w:t>
            </w:r>
          </w:p>
          <w:p w14:paraId="2812A3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DC_1A-21A-28A-42C_n257L_UL_28A_n257K</w:t>
            </w:r>
          </w:p>
          <w:p w14:paraId="6E1CB3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DC_1A-21A-28A-42C_n257L_UL_28A_n257L</w:t>
            </w:r>
          </w:p>
          <w:p w14:paraId="5E23F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DC_1A-21A-28A-42C_n257M_UL_28A_n257G</w:t>
            </w:r>
          </w:p>
          <w:p w14:paraId="245F9B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DC_1A-21A-28A-42C_n257M_UL_28A_n257H</w:t>
            </w:r>
          </w:p>
          <w:p w14:paraId="02E782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DC_1A-21A-28A-42C_n257M_UL_28A_n257I</w:t>
            </w:r>
          </w:p>
          <w:p w14:paraId="068EC8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DC_1A-21A-28A-42C_n257M_UL_28A_n257J</w:t>
            </w:r>
          </w:p>
          <w:p w14:paraId="2EBC1E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DC_1A-21A-28A-42C_n257M_UL_28A_n257K</w:t>
            </w:r>
          </w:p>
          <w:p w14:paraId="01E254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DC_1A-21A-28A-42C_n257M_UL_28A_n257L</w:t>
            </w:r>
          </w:p>
        </w:tc>
        <w:tc>
          <w:tcPr>
            <w:tcW w:w="349" w:type="pct"/>
            <w:tcBorders>
              <w:top w:val="single" w:sz="4" w:space="0" w:color="auto"/>
              <w:left w:val="single" w:sz="4" w:space="0" w:color="auto"/>
              <w:bottom w:val="single" w:sz="4" w:space="0" w:color="auto"/>
              <w:right w:val="single" w:sz="4" w:space="0" w:color="auto"/>
            </w:tcBorders>
          </w:tcPr>
          <w:p w14:paraId="62CD2D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62F8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3D17EC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6F983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0D3736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A203A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E4E69D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5E95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DC_1A-21A-28A-42C_n257M_UL_28A_n257M</w:t>
            </w:r>
          </w:p>
        </w:tc>
        <w:tc>
          <w:tcPr>
            <w:tcW w:w="349" w:type="pct"/>
            <w:tcBorders>
              <w:top w:val="single" w:sz="4" w:space="0" w:color="auto"/>
              <w:left w:val="single" w:sz="4" w:space="0" w:color="auto"/>
              <w:bottom w:val="single" w:sz="4" w:space="0" w:color="auto"/>
              <w:right w:val="single" w:sz="4" w:space="0" w:color="auto"/>
            </w:tcBorders>
          </w:tcPr>
          <w:p w14:paraId="33E438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562F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FD3BE5B"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93A7C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3D68D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9020A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6C249E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14068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DC_1A-21A-28A-42A_n257A_UL_28A_n257A</w:t>
            </w:r>
          </w:p>
          <w:p w14:paraId="1F0723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DC_1A-21A-28A-42A_n257G_UL_28A_n257G</w:t>
            </w:r>
          </w:p>
          <w:p w14:paraId="6FE6A4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DC_1A-21A-28A-42A_n257H_UL_28A_n257G</w:t>
            </w:r>
          </w:p>
          <w:p w14:paraId="7E3BE5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DC_1A-21A-28A-42A_n257H_UL_28A_n257H</w:t>
            </w:r>
          </w:p>
          <w:p w14:paraId="5AF093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DC_1A-21A-28A-42A_n257I_UL_28A_n257G</w:t>
            </w:r>
          </w:p>
          <w:p w14:paraId="5A54D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DC_1A-21A-28A-42A_n257I_UL_28A_n257H</w:t>
            </w:r>
          </w:p>
          <w:p w14:paraId="03CFA8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DC_1A-21A-28A-42A_n257I_UL_28A_n257I</w:t>
            </w:r>
          </w:p>
          <w:p w14:paraId="5084BC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DC_1A-21A-28A-42A_n257J_UL_28A_n257G</w:t>
            </w:r>
          </w:p>
          <w:p w14:paraId="0F3A5A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DC_1A-21A-28A-42A_n257J_UL_28A_n257H</w:t>
            </w:r>
          </w:p>
          <w:p w14:paraId="4CC10E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DC_1A-21A-28A-42A_n257J_UL_28A_n257I</w:t>
            </w:r>
          </w:p>
          <w:p w14:paraId="256749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DC_1A-21A-28A-42A_n257J_UL_28A_n257J</w:t>
            </w:r>
          </w:p>
          <w:p w14:paraId="06893E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DC_1A-21A-28A-42A_n257K_UL_28A_n257G</w:t>
            </w:r>
          </w:p>
          <w:p w14:paraId="5A34B2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DC_1A-21A-28A-42A_n257K_UL_28A_n257H</w:t>
            </w:r>
          </w:p>
          <w:p w14:paraId="32A372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DC_1A-21A-28A-42A_n257K_UL_28A_n257I</w:t>
            </w:r>
          </w:p>
          <w:p w14:paraId="43606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DC_1A-21A-28A-42A_n257K_UL_28A_n257J</w:t>
            </w:r>
          </w:p>
          <w:p w14:paraId="63EDB4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DC_1A-21A-28A-42A_n257K_UL_28A_n257K</w:t>
            </w:r>
          </w:p>
          <w:p w14:paraId="312253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DC_1A-21A-28A-42A_n257L_UL_28A_n257G</w:t>
            </w:r>
          </w:p>
          <w:p w14:paraId="0CF03F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DC_1A-21A-28A-42A_n257L_UL_28A_n257H</w:t>
            </w:r>
          </w:p>
          <w:p w14:paraId="77C2F7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DC_1A-21A-28A-42A_n257L_UL_28A_n257I</w:t>
            </w:r>
          </w:p>
          <w:p w14:paraId="0D90D2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DC_1A-21A-28A-42A_n257L_UL_28A_n257J</w:t>
            </w:r>
          </w:p>
          <w:p w14:paraId="07DB48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DC_1A-21A-28A-42A_n257L_UL_28A_n257K</w:t>
            </w:r>
          </w:p>
          <w:p w14:paraId="0287E5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DC_1A-21A-28A-42A_n257L_UL_28A_n257L</w:t>
            </w:r>
          </w:p>
          <w:p w14:paraId="32844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DC_1A-21A-28A-42A_n257M_UL_28A_n257G</w:t>
            </w:r>
          </w:p>
          <w:p w14:paraId="17D527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DC_1A-21A-28A-42A_n257M_UL_28A_n257H</w:t>
            </w:r>
          </w:p>
          <w:p w14:paraId="676019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DC_1A-21A-28A-42A_n257M_UL_28A_n257I</w:t>
            </w:r>
          </w:p>
          <w:p w14:paraId="6CCF59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DC_1A-21A-28A-42A_n257M_UL_28A_n257J</w:t>
            </w:r>
          </w:p>
          <w:p w14:paraId="699C5F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DC_1A-21A-28A-42A_n257M_UL_28A_n257K</w:t>
            </w:r>
          </w:p>
          <w:p w14:paraId="2F02B1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DC_1A-21A-28A-42A_n257M_UL_28A_n257L</w:t>
            </w:r>
          </w:p>
        </w:tc>
        <w:tc>
          <w:tcPr>
            <w:tcW w:w="349" w:type="pct"/>
            <w:tcBorders>
              <w:top w:val="single" w:sz="4" w:space="0" w:color="auto"/>
              <w:left w:val="single" w:sz="4" w:space="0" w:color="auto"/>
              <w:bottom w:val="single" w:sz="4" w:space="0" w:color="auto"/>
              <w:right w:val="single" w:sz="4" w:space="0" w:color="auto"/>
            </w:tcBorders>
          </w:tcPr>
          <w:p w14:paraId="154FF4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5B21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E2055C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987BB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728D35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4143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C4FBAD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69A44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DC_1A-21A-28A_42A_n257M_UL_28A_n257M</w:t>
            </w:r>
          </w:p>
        </w:tc>
        <w:tc>
          <w:tcPr>
            <w:tcW w:w="349" w:type="pct"/>
            <w:tcBorders>
              <w:top w:val="single" w:sz="4" w:space="0" w:color="auto"/>
              <w:left w:val="single" w:sz="4" w:space="0" w:color="auto"/>
              <w:bottom w:val="single" w:sz="4" w:space="0" w:color="auto"/>
              <w:right w:val="single" w:sz="4" w:space="0" w:color="auto"/>
            </w:tcBorders>
          </w:tcPr>
          <w:p w14:paraId="374434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985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667478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32FFA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2B4A45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11AE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CF4063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BE81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DC_3A-21A-28A-42C_n257A_UL_3A_n257A</w:t>
            </w:r>
          </w:p>
          <w:p w14:paraId="4C8D01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DC_3A-21A-28A-42C_n257G_UL_3A_n257G</w:t>
            </w:r>
          </w:p>
          <w:p w14:paraId="586F2B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DC_3A-21A-28A-42C_n257H_UL_3A_n257G</w:t>
            </w:r>
          </w:p>
          <w:p w14:paraId="3BD20E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DC_3A-21A-28A-42C_n257H_UL_3A_n257H</w:t>
            </w:r>
          </w:p>
          <w:p w14:paraId="0487BF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DC_3A-21A-28A-42C_n257I_UL_3A_n257G</w:t>
            </w:r>
          </w:p>
          <w:p w14:paraId="66C10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DC_3A-21A-28A-42C_n257I_UL_3A_n257H</w:t>
            </w:r>
          </w:p>
          <w:p w14:paraId="15C7D5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DC_3A-21A-28A-42C_n257I_UL_3A_n257I</w:t>
            </w:r>
          </w:p>
          <w:p w14:paraId="2E4831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DC_3A-21A-28A-42C_n257J_UL_3A_n257G</w:t>
            </w:r>
          </w:p>
          <w:p w14:paraId="22AD2A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DC_3A-21A-28A-42C_n257J_UL_3A_n257H</w:t>
            </w:r>
          </w:p>
          <w:p w14:paraId="6831FA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DC_3A-21A-28A-42C_n257J_UL_3A_n257I</w:t>
            </w:r>
          </w:p>
          <w:p w14:paraId="6050B9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DC_3A-21A-28A-42C_n257J_UL_3A_n257J</w:t>
            </w:r>
          </w:p>
          <w:p w14:paraId="13E291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DC_3A-21A-28A-42C_n257K_UL_3A_n257G</w:t>
            </w:r>
          </w:p>
          <w:p w14:paraId="75F4A8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DC_3A-21A-28A-42C_n257K_UL_3A_n257H</w:t>
            </w:r>
          </w:p>
          <w:p w14:paraId="45DDF3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DC_3A-21A-28A-42C_n257K_UL_3A_n257I</w:t>
            </w:r>
          </w:p>
          <w:p w14:paraId="6ECB8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DC_3A-21A-28A-42C_n257K_UL_3A_n257J</w:t>
            </w:r>
          </w:p>
          <w:p w14:paraId="1145FA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DC_3A-21A-28A-42C_n257K_UL_3A_n257K</w:t>
            </w:r>
          </w:p>
          <w:p w14:paraId="449C9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DC_3A-21A-28A-42C_n257L_UL_3A_n257G</w:t>
            </w:r>
          </w:p>
          <w:p w14:paraId="4720F4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DC_3A-21A-28A-42C_n257L_UL_3A_n257H</w:t>
            </w:r>
          </w:p>
          <w:p w14:paraId="5661A6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DC_3A-21A-28A-42C_n257L_UL_3A_n257I</w:t>
            </w:r>
          </w:p>
          <w:p w14:paraId="7B2B4A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DC_3A-21A-28A-42C_n257L_UL_3A_n257J</w:t>
            </w:r>
          </w:p>
          <w:p w14:paraId="46DB1E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DC_3A-21A-28A-42C_n257L_UL_3A_n257K</w:t>
            </w:r>
          </w:p>
          <w:p w14:paraId="5F3BE1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DC_3A-21A-28A-42C_n257L_UL_3A_n257L</w:t>
            </w:r>
          </w:p>
          <w:p w14:paraId="1743BD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DC_3A-21A-28A-42C_n257M_UL_3A_n257G</w:t>
            </w:r>
          </w:p>
          <w:p w14:paraId="1CCDC7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DC_3A-21A-28A-42C_n257M_UL_3A_n257H</w:t>
            </w:r>
          </w:p>
          <w:p w14:paraId="1D5F5B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DC_3A-21A-28A-42C_n257M_UL_3A_n257I</w:t>
            </w:r>
          </w:p>
          <w:p w14:paraId="6E388B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DC_3A-21A-28A-42C_n257M_UL_3A_n257J</w:t>
            </w:r>
          </w:p>
          <w:p w14:paraId="0A3B98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DC_3A-21A-28A-42C_n257M_UL_3A_n257K</w:t>
            </w:r>
          </w:p>
          <w:p w14:paraId="2B56C0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DC_3A-21A-28A-42C_n257M_UL_3A_n257L</w:t>
            </w:r>
          </w:p>
        </w:tc>
        <w:tc>
          <w:tcPr>
            <w:tcW w:w="349" w:type="pct"/>
            <w:tcBorders>
              <w:top w:val="single" w:sz="4" w:space="0" w:color="auto"/>
              <w:left w:val="single" w:sz="4" w:space="0" w:color="auto"/>
              <w:bottom w:val="single" w:sz="4" w:space="0" w:color="auto"/>
              <w:right w:val="single" w:sz="4" w:space="0" w:color="auto"/>
            </w:tcBorders>
          </w:tcPr>
          <w:p w14:paraId="3A1CBE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BC0C9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FC8FA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D1EC0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FDDCDC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B2B08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C242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89ED1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DC_3A-21A-28A-42C_n257M_UL_3A_n257M</w:t>
            </w:r>
          </w:p>
        </w:tc>
        <w:tc>
          <w:tcPr>
            <w:tcW w:w="349" w:type="pct"/>
            <w:tcBorders>
              <w:top w:val="single" w:sz="4" w:space="0" w:color="auto"/>
              <w:left w:val="single" w:sz="4" w:space="0" w:color="auto"/>
              <w:bottom w:val="single" w:sz="4" w:space="0" w:color="auto"/>
              <w:right w:val="single" w:sz="4" w:space="0" w:color="auto"/>
            </w:tcBorders>
          </w:tcPr>
          <w:p w14:paraId="2FE4A3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156F9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BD18B6"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169CE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3318F47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F6837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DA0CDE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113D2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DC_3A-21A-28A-42A_n257A_UL_3A_n257A</w:t>
            </w:r>
          </w:p>
          <w:p w14:paraId="0088D4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DC_3A-21A-28A-42A_n257G_UL_3A_n257G</w:t>
            </w:r>
          </w:p>
          <w:p w14:paraId="1C5F9B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DC_3A-21A-28A-42A_n257H_UL_3A_n257G</w:t>
            </w:r>
          </w:p>
          <w:p w14:paraId="1ACDAF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DC_3A-21A-28A-42A_n257H_UL_3A_n257H</w:t>
            </w:r>
          </w:p>
          <w:p w14:paraId="5FD2A7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DC_3A-21A-28A-42A_n257I_UL_3A_n257G</w:t>
            </w:r>
          </w:p>
          <w:p w14:paraId="2F68A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DC_3A-21A-28A-42A_n257I_UL_3A_n257H</w:t>
            </w:r>
          </w:p>
          <w:p w14:paraId="5CA7B8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DC_3A-21A-28A-42A_n257I_UL_3A_n257I</w:t>
            </w:r>
          </w:p>
          <w:p w14:paraId="2965C4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DC_3A-21A-28A-42A_n257J_UL_3A_n257G</w:t>
            </w:r>
          </w:p>
          <w:p w14:paraId="40381C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DC_3A-21A-28A-42A_n257J_UL_3A_n257H</w:t>
            </w:r>
          </w:p>
          <w:p w14:paraId="439C30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DC_3A-21A-28A-42A_n257J_UL_3A_n257I</w:t>
            </w:r>
          </w:p>
          <w:p w14:paraId="59EB30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DC_3A-21A-28A-42A_n257J_UL_3A_n257J</w:t>
            </w:r>
          </w:p>
          <w:p w14:paraId="2EB7E0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DC_3A-21A-28A-42A_n257K_UL_3A_n257G</w:t>
            </w:r>
          </w:p>
          <w:p w14:paraId="5F25A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DC_3A-21A-28A-42A_n257K_UL_3A_n257H</w:t>
            </w:r>
          </w:p>
          <w:p w14:paraId="4316E5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DC_3A-21A-28A-42A_n257K_UL_3A_n257I</w:t>
            </w:r>
          </w:p>
          <w:p w14:paraId="607018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DC_3A-21A-28A-42A_n257K_UL_3A_n257J</w:t>
            </w:r>
          </w:p>
          <w:p w14:paraId="47596F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DC_3A-21A-28A-42A_n257K_UL_3A_n257K</w:t>
            </w:r>
          </w:p>
          <w:p w14:paraId="4D228A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DC_3A-21A-28A-42A_n257L_UL_3A_n257G</w:t>
            </w:r>
          </w:p>
          <w:p w14:paraId="4119BD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DC_3A-21A-28A-42A_n257L_UL_3A_n257H</w:t>
            </w:r>
          </w:p>
          <w:p w14:paraId="137943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DC_3A-21A-28A-42A_n257L_UL_3A_n257I</w:t>
            </w:r>
          </w:p>
          <w:p w14:paraId="2E28EF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DC_3A-21A-28A-42A_n257L_UL_3A_n257J</w:t>
            </w:r>
          </w:p>
          <w:p w14:paraId="7374DC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DC_3A-21A-28A-42A_n257L_UL_3A_n257K</w:t>
            </w:r>
          </w:p>
          <w:p w14:paraId="654CEE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DC_3A-21A-28A-42A_n257L_UL_3A_n257L</w:t>
            </w:r>
          </w:p>
          <w:p w14:paraId="5376F1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DC_3A-21A-28A-42A_n257M_UL_3A_n257G</w:t>
            </w:r>
          </w:p>
          <w:p w14:paraId="150E7D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DC_3A-21A-28A-42A_n257M_UL_3A_n257H</w:t>
            </w:r>
          </w:p>
          <w:p w14:paraId="67EE75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DC_3A-21A-28A-42A_n257M_UL_3A_n257I</w:t>
            </w:r>
          </w:p>
          <w:p w14:paraId="42250E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DC_3A-21A-28A-42A_n257M_UL_3A_n257J</w:t>
            </w:r>
          </w:p>
          <w:p w14:paraId="22A4FF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DC_3A-21A-28A-42A_n257M_UL_3A_n257K</w:t>
            </w:r>
          </w:p>
          <w:p w14:paraId="2EEC57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DC_3A-21A-28A-42A_n257M_UL_3A_n257L</w:t>
            </w:r>
          </w:p>
        </w:tc>
        <w:tc>
          <w:tcPr>
            <w:tcW w:w="349" w:type="pct"/>
            <w:tcBorders>
              <w:top w:val="single" w:sz="4" w:space="0" w:color="auto"/>
              <w:left w:val="single" w:sz="4" w:space="0" w:color="auto"/>
              <w:bottom w:val="single" w:sz="4" w:space="0" w:color="auto"/>
              <w:right w:val="single" w:sz="4" w:space="0" w:color="auto"/>
            </w:tcBorders>
          </w:tcPr>
          <w:p w14:paraId="3BED76EC" w14:textId="77777777" w:rsidR="004977CF" w:rsidRPr="004977CF" w:rsidRDefault="004977CF" w:rsidP="004977CF">
            <w:pPr>
              <w:pStyle w:val="TAL"/>
              <w:rPr>
                <w:rFonts w:ascii="Times New Roman" w:hAnsi="Times New Roman"/>
                <w:sz w:val="16"/>
                <w:szCs w:val="16"/>
              </w:rPr>
            </w:pPr>
          </w:p>
        </w:tc>
        <w:tc>
          <w:tcPr>
            <w:tcW w:w="835" w:type="pct"/>
            <w:tcBorders>
              <w:top w:val="single" w:sz="4" w:space="0" w:color="auto"/>
              <w:left w:val="single" w:sz="4" w:space="0" w:color="auto"/>
              <w:bottom w:val="single" w:sz="4" w:space="0" w:color="auto"/>
              <w:right w:val="single" w:sz="4" w:space="0" w:color="auto"/>
            </w:tcBorders>
            <w:vAlign w:val="center"/>
          </w:tcPr>
          <w:p w14:paraId="1FF8101B" w14:textId="77777777" w:rsidR="004977CF" w:rsidRPr="004977CF" w:rsidRDefault="004977CF" w:rsidP="004977CF">
            <w:pPr>
              <w:pStyle w:val="TAL"/>
              <w:rPr>
                <w:rFonts w:ascii="Times New Roman" w:hAnsi="Times New Roman"/>
                <w:sz w:val="16"/>
                <w:szCs w:val="16"/>
              </w:rPr>
            </w:pPr>
          </w:p>
        </w:tc>
        <w:tc>
          <w:tcPr>
            <w:tcW w:w="834" w:type="pct"/>
            <w:tcBorders>
              <w:top w:val="single" w:sz="4" w:space="0" w:color="auto"/>
              <w:left w:val="single" w:sz="4" w:space="0" w:color="auto"/>
              <w:bottom w:val="single" w:sz="4" w:space="0" w:color="auto"/>
              <w:right w:val="single" w:sz="4" w:space="0" w:color="auto"/>
            </w:tcBorders>
          </w:tcPr>
          <w:p w14:paraId="0A8EA385"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D23D247" w14:textId="77777777" w:rsidR="004977CF" w:rsidRPr="004977CF" w:rsidRDefault="004977CF" w:rsidP="004977CF">
            <w:pPr>
              <w:pStyle w:val="TAL"/>
              <w:rPr>
                <w:rFonts w:ascii="Times New Roman" w:hAnsi="Times New Roman"/>
                <w:sz w:val="16"/>
                <w:szCs w:val="16"/>
              </w:rPr>
            </w:pPr>
          </w:p>
        </w:tc>
        <w:tc>
          <w:tcPr>
            <w:tcW w:w="487" w:type="pct"/>
            <w:tcBorders>
              <w:top w:val="single" w:sz="4" w:space="0" w:color="auto"/>
              <w:left w:val="single" w:sz="4" w:space="0" w:color="auto"/>
              <w:bottom w:val="single" w:sz="4" w:space="0" w:color="auto"/>
              <w:right w:val="single" w:sz="4" w:space="0" w:color="auto"/>
            </w:tcBorders>
          </w:tcPr>
          <w:p w14:paraId="0246A0A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A8EA6C5" w14:textId="77777777" w:rsidR="004977CF" w:rsidRPr="004977CF" w:rsidRDefault="004977CF" w:rsidP="004977CF">
            <w:pPr>
              <w:pStyle w:val="TAL"/>
              <w:rPr>
                <w:rFonts w:ascii="Times New Roman" w:hAnsi="Times New Roman"/>
                <w:sz w:val="16"/>
                <w:szCs w:val="16"/>
              </w:rPr>
            </w:pPr>
          </w:p>
        </w:tc>
      </w:tr>
      <w:tr w:rsidR="004977CF" w14:paraId="407C459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08DF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DC_3A-21A-28A_42A_n257M_UL_3A_n257M</w:t>
            </w:r>
          </w:p>
        </w:tc>
        <w:tc>
          <w:tcPr>
            <w:tcW w:w="349" w:type="pct"/>
            <w:tcBorders>
              <w:top w:val="single" w:sz="4" w:space="0" w:color="auto"/>
              <w:left w:val="single" w:sz="4" w:space="0" w:color="auto"/>
              <w:bottom w:val="single" w:sz="4" w:space="0" w:color="auto"/>
              <w:right w:val="single" w:sz="4" w:space="0" w:color="auto"/>
            </w:tcBorders>
          </w:tcPr>
          <w:p w14:paraId="786C78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55B2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6BE6F0A"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2B6A1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37101B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15C64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2CF9EC6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A8604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DC_3A-21A-28A-42C_n257A_UL_21A_n257A</w:t>
            </w:r>
          </w:p>
          <w:p w14:paraId="0273E6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DC_3A-21A-28A-42C_n257G_UL_21A_n257G</w:t>
            </w:r>
          </w:p>
          <w:p w14:paraId="33501A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DC_3A-21A-28A-42C_n257H_UL_21A_n257G</w:t>
            </w:r>
          </w:p>
          <w:p w14:paraId="2318D8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DC_3A-21A-28A-42C_n257H_UL_21A_n257H</w:t>
            </w:r>
          </w:p>
          <w:p w14:paraId="0B4393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DC_3A-21A-28A-42C_n257I_UL_21A_n257G</w:t>
            </w:r>
          </w:p>
          <w:p w14:paraId="3A82A9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DC_3A-21A-28A-42C_n257I_UL_21A_n257H</w:t>
            </w:r>
          </w:p>
          <w:p w14:paraId="41BCE1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DC_3A-21A-28A-42C_n257I_UL_21A_n257I</w:t>
            </w:r>
          </w:p>
          <w:p w14:paraId="062E67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DC_3A-21A-28A-42C_n257J_UL_21A_n257G</w:t>
            </w:r>
          </w:p>
          <w:p w14:paraId="3D44D1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DC_3A-21A-28A-42C_n257J_UL_21A_n257H</w:t>
            </w:r>
          </w:p>
          <w:p w14:paraId="143418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DC_3A-21A-28A-42C_n257J_UL_21A_n257I</w:t>
            </w:r>
          </w:p>
          <w:p w14:paraId="2DAEF4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DC_3A-21A-28A-42C_n257J_UL_21A_n257J</w:t>
            </w:r>
          </w:p>
          <w:p w14:paraId="2BF24F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DC_3A-21A-28A-42C_n257K_UL_21A_n257G</w:t>
            </w:r>
          </w:p>
          <w:p w14:paraId="09DA81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DC_3A-21A-28A-42C_n257K_UL_21A_n257H</w:t>
            </w:r>
          </w:p>
          <w:p w14:paraId="1EA869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DC_3A-21A-28A-42C_n257K_UL_21A_n257I</w:t>
            </w:r>
          </w:p>
          <w:p w14:paraId="3DD76E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DC_3A-21A-28A-42C_n257K_UL_21A_n257J</w:t>
            </w:r>
          </w:p>
          <w:p w14:paraId="0CC5D3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DC_3A-21A-28A-42C_n257K_UL_21A_n257K</w:t>
            </w:r>
          </w:p>
          <w:p w14:paraId="1C4647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DC_3A-21A-28A-42C_n257L_UL_21A_n257G</w:t>
            </w:r>
          </w:p>
          <w:p w14:paraId="4F3E09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DC_3A-21A-28A-42C_n257L_UL_21A_n257H</w:t>
            </w:r>
          </w:p>
          <w:p w14:paraId="1A04EE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DC_3A-21A-28A-42C_n257L_UL_21A_n257I</w:t>
            </w:r>
          </w:p>
          <w:p w14:paraId="4A363D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DC_3A-21A-28A-42C_n257L_UL_21A_n257J</w:t>
            </w:r>
          </w:p>
          <w:p w14:paraId="1DD720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DC_3A-21A-28A-42C_n257L_UL_21A_n257K</w:t>
            </w:r>
          </w:p>
          <w:p w14:paraId="6107A1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DC_3A-21A-28A-42C_n257L_UL_21A_n257L</w:t>
            </w:r>
          </w:p>
          <w:p w14:paraId="7CD334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DC_3A-21A-28A-42C_n257M_UL_21A_n257G</w:t>
            </w:r>
          </w:p>
          <w:p w14:paraId="4DA088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DC_3A-21A-28A-42C_n257M_UL_21A_n257H</w:t>
            </w:r>
          </w:p>
          <w:p w14:paraId="229A2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DC_3A-21A-28A-42C_n257M_UL_21A_n257I</w:t>
            </w:r>
          </w:p>
          <w:p w14:paraId="0DD16A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DC_3A-21A-28A-42C_n257M_UL_21A_n257J</w:t>
            </w:r>
          </w:p>
          <w:p w14:paraId="35F3E4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DC_3A-21A-28A-42C_n257M_UL_21A_n257K</w:t>
            </w:r>
          </w:p>
          <w:p w14:paraId="68817A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DC_3A-21A-28A-42C_n257M_UL_21A_n257L</w:t>
            </w:r>
          </w:p>
        </w:tc>
        <w:tc>
          <w:tcPr>
            <w:tcW w:w="349" w:type="pct"/>
            <w:tcBorders>
              <w:top w:val="single" w:sz="4" w:space="0" w:color="auto"/>
              <w:left w:val="single" w:sz="4" w:space="0" w:color="auto"/>
              <w:bottom w:val="single" w:sz="4" w:space="0" w:color="auto"/>
              <w:right w:val="single" w:sz="4" w:space="0" w:color="auto"/>
            </w:tcBorders>
          </w:tcPr>
          <w:p w14:paraId="4A57AD00" w14:textId="77777777" w:rsidR="004977CF" w:rsidRPr="004977CF" w:rsidRDefault="004977CF" w:rsidP="004977CF">
            <w:pPr>
              <w:pStyle w:val="TAL"/>
              <w:rPr>
                <w:rFonts w:ascii="Times New Roman" w:hAnsi="Times New Roman"/>
                <w:sz w:val="16"/>
                <w:szCs w:val="16"/>
              </w:rPr>
            </w:pPr>
          </w:p>
        </w:tc>
        <w:tc>
          <w:tcPr>
            <w:tcW w:w="835" w:type="pct"/>
            <w:tcBorders>
              <w:top w:val="single" w:sz="4" w:space="0" w:color="auto"/>
              <w:left w:val="single" w:sz="4" w:space="0" w:color="auto"/>
              <w:bottom w:val="single" w:sz="4" w:space="0" w:color="auto"/>
              <w:right w:val="single" w:sz="4" w:space="0" w:color="auto"/>
            </w:tcBorders>
            <w:vAlign w:val="center"/>
          </w:tcPr>
          <w:p w14:paraId="2094AD39" w14:textId="77777777" w:rsidR="004977CF" w:rsidRPr="004977CF" w:rsidRDefault="004977CF" w:rsidP="004977CF">
            <w:pPr>
              <w:pStyle w:val="TAL"/>
              <w:rPr>
                <w:rFonts w:ascii="Times New Roman" w:hAnsi="Times New Roman"/>
                <w:sz w:val="16"/>
                <w:szCs w:val="16"/>
              </w:rPr>
            </w:pPr>
          </w:p>
        </w:tc>
        <w:tc>
          <w:tcPr>
            <w:tcW w:w="834" w:type="pct"/>
            <w:tcBorders>
              <w:top w:val="single" w:sz="4" w:space="0" w:color="auto"/>
              <w:left w:val="single" w:sz="4" w:space="0" w:color="auto"/>
              <w:bottom w:val="single" w:sz="4" w:space="0" w:color="auto"/>
              <w:right w:val="single" w:sz="4" w:space="0" w:color="auto"/>
            </w:tcBorders>
          </w:tcPr>
          <w:p w14:paraId="02C61D7B"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565ACE3" w14:textId="77777777" w:rsidR="004977CF" w:rsidRPr="004977CF" w:rsidRDefault="004977CF" w:rsidP="004977CF">
            <w:pPr>
              <w:pStyle w:val="TAL"/>
              <w:rPr>
                <w:rFonts w:ascii="Times New Roman" w:hAnsi="Times New Roman"/>
                <w:sz w:val="16"/>
                <w:szCs w:val="16"/>
              </w:rPr>
            </w:pPr>
          </w:p>
        </w:tc>
        <w:tc>
          <w:tcPr>
            <w:tcW w:w="487" w:type="pct"/>
            <w:tcBorders>
              <w:top w:val="single" w:sz="4" w:space="0" w:color="auto"/>
              <w:left w:val="single" w:sz="4" w:space="0" w:color="auto"/>
              <w:bottom w:val="single" w:sz="4" w:space="0" w:color="auto"/>
              <w:right w:val="single" w:sz="4" w:space="0" w:color="auto"/>
            </w:tcBorders>
          </w:tcPr>
          <w:p w14:paraId="28A6329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EFCF8C" w14:textId="77777777" w:rsidR="004977CF" w:rsidRPr="004977CF" w:rsidRDefault="004977CF" w:rsidP="004977CF">
            <w:pPr>
              <w:pStyle w:val="TAL"/>
              <w:rPr>
                <w:rFonts w:ascii="Times New Roman" w:hAnsi="Times New Roman"/>
                <w:sz w:val="16"/>
                <w:szCs w:val="16"/>
              </w:rPr>
            </w:pPr>
          </w:p>
        </w:tc>
      </w:tr>
      <w:tr w:rsidR="004977CF" w14:paraId="5B0EDE6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EE6E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DC_3A-21A-28A-42C_n257M_UL_21A_n257M</w:t>
            </w:r>
          </w:p>
        </w:tc>
        <w:tc>
          <w:tcPr>
            <w:tcW w:w="349" w:type="pct"/>
            <w:tcBorders>
              <w:top w:val="single" w:sz="4" w:space="0" w:color="auto"/>
              <w:left w:val="single" w:sz="4" w:space="0" w:color="auto"/>
              <w:bottom w:val="single" w:sz="4" w:space="0" w:color="auto"/>
              <w:right w:val="single" w:sz="4" w:space="0" w:color="auto"/>
            </w:tcBorders>
          </w:tcPr>
          <w:p w14:paraId="781EFA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77408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6AF6E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78DB6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295D55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9277D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B07B03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475DD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DC_3A-21A-28A-42A_n257A_UL_21A_n257A</w:t>
            </w:r>
          </w:p>
          <w:p w14:paraId="18B581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DC_3A-21A-28A-42A_n257G_UL_21A_n257G</w:t>
            </w:r>
          </w:p>
          <w:p w14:paraId="063977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DC_3A-21A-28A-42A_n257H_UL_21A_n257G</w:t>
            </w:r>
          </w:p>
          <w:p w14:paraId="65ABC2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DC_3A-21A-28A-42A_n257H_UL_21A_n257H</w:t>
            </w:r>
          </w:p>
          <w:p w14:paraId="094C9D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DC_3A-21A-28A-42A_n257I_UL_21A_n257G</w:t>
            </w:r>
          </w:p>
          <w:p w14:paraId="5B3628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DC_3A-21A-28A-42A_n257I_UL_21A_n257H</w:t>
            </w:r>
          </w:p>
          <w:p w14:paraId="47B310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DC_3A-21A-28A-42A_n257I_UL_21A_n257I</w:t>
            </w:r>
          </w:p>
          <w:p w14:paraId="3B99F0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DC_3A-21A-28A-42A_n257J_UL_21A_n257G</w:t>
            </w:r>
          </w:p>
          <w:p w14:paraId="1B9A3A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DC_3A-21A-28A-42A_n257J_UL_21A_n257H</w:t>
            </w:r>
          </w:p>
          <w:p w14:paraId="06BA61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DC_3A-21A-28A-42A_n257J_UL_21A_n257I</w:t>
            </w:r>
          </w:p>
          <w:p w14:paraId="37349B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DC_3A-21A-28A-42A_n257J_UL_21A_n257J</w:t>
            </w:r>
          </w:p>
          <w:p w14:paraId="783C4C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DC_3A-21A-28A-42A_n257K_UL_21A_n257G</w:t>
            </w:r>
          </w:p>
          <w:p w14:paraId="3C54F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DC_3A-21A-28A-42A_n257K_UL_21A_n257H</w:t>
            </w:r>
          </w:p>
          <w:p w14:paraId="2365D6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DC_3A-21A-28A-42A_n257K_UL_21A_n257I</w:t>
            </w:r>
          </w:p>
          <w:p w14:paraId="14D221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DC_3A-21A-28A-42A_n257K_UL_21A_n257J</w:t>
            </w:r>
          </w:p>
          <w:p w14:paraId="5C5DA3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DC_3A-21A-28A-42A_n257K_UL_21A_n257K</w:t>
            </w:r>
          </w:p>
          <w:p w14:paraId="0F5221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DC_3A-21A-28A-42A_n257L_UL_21A_n257G</w:t>
            </w:r>
          </w:p>
          <w:p w14:paraId="5CE0B8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DC_3A-21A-28A-42A_n257L_UL_21A_n257H</w:t>
            </w:r>
          </w:p>
          <w:p w14:paraId="34258E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DC_3A-21A-28A-42A_n257L_UL_21A_n257I</w:t>
            </w:r>
          </w:p>
          <w:p w14:paraId="1FE39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DC_3A-21A-28A-42A_n257L_UL_21A_n257J</w:t>
            </w:r>
          </w:p>
          <w:p w14:paraId="7A0307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DC_3A-21A-28A-42A_n257L_UL_21A_n257K</w:t>
            </w:r>
          </w:p>
          <w:p w14:paraId="614513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DC_3A-21A-28A-42A_n257L_UL_21A_n257L</w:t>
            </w:r>
          </w:p>
          <w:p w14:paraId="32012B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DC_3A-21A-28A-42A_n257M_UL_21A_n257G</w:t>
            </w:r>
          </w:p>
          <w:p w14:paraId="71F5CE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DC_3A-21A-28A-42A_n257M_UL_21A_n257H</w:t>
            </w:r>
          </w:p>
          <w:p w14:paraId="7E0BCD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DC_3A-21A-28A-42A_n257M_UL_21A_n257I</w:t>
            </w:r>
          </w:p>
          <w:p w14:paraId="25CAA8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DC_3A-21A-28A-42A_n257M_UL_21A_n257J</w:t>
            </w:r>
          </w:p>
          <w:p w14:paraId="6AB824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DC_3A-21A-28A-42A_n257M_UL_21A_n257K</w:t>
            </w:r>
          </w:p>
          <w:p w14:paraId="355BBF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DC_3A-21A-28A-42A_n257M_UL_21A_n257L</w:t>
            </w:r>
          </w:p>
        </w:tc>
        <w:tc>
          <w:tcPr>
            <w:tcW w:w="349" w:type="pct"/>
            <w:tcBorders>
              <w:top w:val="single" w:sz="4" w:space="0" w:color="auto"/>
              <w:left w:val="single" w:sz="4" w:space="0" w:color="auto"/>
              <w:bottom w:val="single" w:sz="4" w:space="0" w:color="auto"/>
              <w:right w:val="single" w:sz="4" w:space="0" w:color="auto"/>
            </w:tcBorders>
          </w:tcPr>
          <w:p w14:paraId="1BDBC0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7F36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362A23C"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9F6A1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59F87B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256E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842B6B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0FF09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DC_3A-21A-28A_42A_n257M_UL_21A_n257M</w:t>
            </w:r>
          </w:p>
        </w:tc>
        <w:tc>
          <w:tcPr>
            <w:tcW w:w="349" w:type="pct"/>
            <w:tcBorders>
              <w:top w:val="single" w:sz="4" w:space="0" w:color="auto"/>
              <w:left w:val="single" w:sz="4" w:space="0" w:color="auto"/>
              <w:bottom w:val="single" w:sz="4" w:space="0" w:color="auto"/>
              <w:right w:val="single" w:sz="4" w:space="0" w:color="auto"/>
            </w:tcBorders>
          </w:tcPr>
          <w:p w14:paraId="631CCB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2C6D9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A0228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758DC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71A61F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A2CEB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8F1E82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267F4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DC_3A-21A-28A-42C_n257A_UL_28A_n257A</w:t>
            </w:r>
          </w:p>
          <w:p w14:paraId="49282F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DC_3A-21A-28A-42C_n257G_UL_28A_n257G</w:t>
            </w:r>
          </w:p>
          <w:p w14:paraId="25C25D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DC_3A-21A-28A-42C_n257H_UL_28A_n257G</w:t>
            </w:r>
          </w:p>
          <w:p w14:paraId="2C9B13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DC_3A-21A-28A-42C_n257H_UL_28A_n257H</w:t>
            </w:r>
          </w:p>
          <w:p w14:paraId="54475E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DC_3A-21A-28A-42C_n257I_UL_28A_n257G</w:t>
            </w:r>
          </w:p>
          <w:p w14:paraId="510428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DC_3A-21A-28A-42C_n257I_UL_28A_n257H</w:t>
            </w:r>
          </w:p>
          <w:p w14:paraId="27848E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DC_3A-21A-28A-42C_n257I_UL_28A_n257I</w:t>
            </w:r>
          </w:p>
          <w:p w14:paraId="235898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DC_3A-21A-28A-42C_n257J_UL_28A_n257G</w:t>
            </w:r>
          </w:p>
          <w:p w14:paraId="18E158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DC_3A-21A-28A-42C_n257J_UL_28A_n257H</w:t>
            </w:r>
          </w:p>
          <w:p w14:paraId="18197D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DC_3A-21A-28A-42C_n257J_UL_28A_n257I</w:t>
            </w:r>
          </w:p>
          <w:p w14:paraId="24E8ED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DC_3A-21A-28A-42C_n257J_UL_28A_n257J</w:t>
            </w:r>
          </w:p>
          <w:p w14:paraId="16E5A1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DC_3A-21A-28A-42C_n257K_UL_28A_n257G</w:t>
            </w:r>
          </w:p>
          <w:p w14:paraId="026270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DC_3A-21A-28A-42C_n257K_UL_28A_n257H</w:t>
            </w:r>
          </w:p>
          <w:p w14:paraId="158BB3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DC_3A-21A-28A-42C_n257K_UL_28A_n257I</w:t>
            </w:r>
          </w:p>
          <w:p w14:paraId="2B7852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DC_3A-21A-28A-42C_n257K_UL_28A_n257J</w:t>
            </w:r>
          </w:p>
          <w:p w14:paraId="4207D5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DC_3A-21A-28A-42C_n257K_UL_28A_n257K</w:t>
            </w:r>
          </w:p>
          <w:p w14:paraId="41A843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DC_3A-21A-28A-42C_n257L_UL_28A_n257G</w:t>
            </w:r>
          </w:p>
          <w:p w14:paraId="6F414F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DC_3A-21A-28A-42C_n257L_UL_28A_n257H</w:t>
            </w:r>
          </w:p>
          <w:p w14:paraId="3794D5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DC_3A-21A-28A-42C_n257L_UL_28A_n257I</w:t>
            </w:r>
          </w:p>
          <w:p w14:paraId="63D8C2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DC_3A-21A-28A-42C_n257L_UL_28A_n257J</w:t>
            </w:r>
          </w:p>
          <w:p w14:paraId="0DB7D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DC_3A-21A-28A-42C_n257L_UL_28A_n257K</w:t>
            </w:r>
          </w:p>
          <w:p w14:paraId="61A9A8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DC_3A-21A-28A-42C_n257L_UL_28A_n257L</w:t>
            </w:r>
          </w:p>
          <w:p w14:paraId="44B30F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DC_3A-21A-28A-42C_n257M_UL_28A_n257G</w:t>
            </w:r>
          </w:p>
          <w:p w14:paraId="246552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DC_3A-21A-28A-42C_n257M_UL_28A_n257H</w:t>
            </w:r>
          </w:p>
          <w:p w14:paraId="5E2B09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DC_3A-21A-28A-42C_n257M_UL_28A_n257I</w:t>
            </w:r>
          </w:p>
          <w:p w14:paraId="342747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DC_3A-21A-28A-42C_n257M_UL_28A_n257J</w:t>
            </w:r>
          </w:p>
          <w:p w14:paraId="61F73A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DC_3A-21A-28A-42C_n257M_UL_28A_n257K</w:t>
            </w:r>
          </w:p>
          <w:p w14:paraId="647EE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DC_3A-21A-28A-42C_n257M_UL_28A_n257L</w:t>
            </w:r>
          </w:p>
        </w:tc>
        <w:tc>
          <w:tcPr>
            <w:tcW w:w="349" w:type="pct"/>
            <w:tcBorders>
              <w:top w:val="single" w:sz="4" w:space="0" w:color="auto"/>
              <w:left w:val="single" w:sz="4" w:space="0" w:color="auto"/>
              <w:bottom w:val="single" w:sz="4" w:space="0" w:color="auto"/>
              <w:right w:val="single" w:sz="4" w:space="0" w:color="auto"/>
            </w:tcBorders>
          </w:tcPr>
          <w:p w14:paraId="72B01E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9560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ABF0D3"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94285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4813D75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385A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4FBB5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3650B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DC_3A-21A-28A-42C_n257M_UL_28A_n257M</w:t>
            </w:r>
          </w:p>
        </w:tc>
        <w:tc>
          <w:tcPr>
            <w:tcW w:w="349" w:type="pct"/>
            <w:tcBorders>
              <w:top w:val="single" w:sz="4" w:space="0" w:color="auto"/>
              <w:left w:val="single" w:sz="4" w:space="0" w:color="auto"/>
              <w:bottom w:val="single" w:sz="4" w:space="0" w:color="auto"/>
              <w:right w:val="single" w:sz="4" w:space="0" w:color="auto"/>
            </w:tcBorders>
          </w:tcPr>
          <w:p w14:paraId="667F77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2A55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A0D225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4EB6F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07189A1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DC06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F45B32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77035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DC_3A-21A-28A-42A_n257A_UL_28A_n257A</w:t>
            </w:r>
          </w:p>
          <w:p w14:paraId="26AFAC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DC_3A-21A-28A-42A_n257G_UL_28A_n257G</w:t>
            </w:r>
          </w:p>
          <w:p w14:paraId="3C7D8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DC_3A-21A-28A-42A_n257H_UL_28A_n257G</w:t>
            </w:r>
          </w:p>
          <w:p w14:paraId="369A2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DC_3A-21A-28A-42A_n257H_UL_28A_n257H</w:t>
            </w:r>
          </w:p>
          <w:p w14:paraId="526F02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DC_3A-21A-28A-42A_n257I_UL_28A_n257G</w:t>
            </w:r>
          </w:p>
          <w:p w14:paraId="07D001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DC_3A-21A-28A-42A_n257I_UL_28A_n257H</w:t>
            </w:r>
          </w:p>
          <w:p w14:paraId="51E8E9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DC_3A-21A-28A-42A_n257I_UL_28A_n257I</w:t>
            </w:r>
          </w:p>
          <w:p w14:paraId="6F5C56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DC_3A-21A-28A-42A_n257J_UL_28A_n257G</w:t>
            </w:r>
          </w:p>
          <w:p w14:paraId="446967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DC_3A-21A-28A-42A_n257J_UL_28A_n257H</w:t>
            </w:r>
          </w:p>
          <w:p w14:paraId="1AC2EA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DC_3A-21A-28A-42A_n257J_UL_28A_n257I</w:t>
            </w:r>
          </w:p>
          <w:p w14:paraId="42AEAA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DC_3A-21A-28A-42A_n257J_UL_28A_n257J</w:t>
            </w:r>
          </w:p>
          <w:p w14:paraId="41CED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DC_3A-21A-28A-42A_n257K_UL_28A_n257G</w:t>
            </w:r>
          </w:p>
          <w:p w14:paraId="37C099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DC_3A-21A-28A-42A_n257K_UL_28A_n257H</w:t>
            </w:r>
          </w:p>
          <w:p w14:paraId="72DA26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DC_3A-21A-28A-42A_n257K_UL_28A_n257I</w:t>
            </w:r>
          </w:p>
          <w:p w14:paraId="3615C0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DC_3A-21A-28A-42A_n257K_UL_28A_n257J</w:t>
            </w:r>
          </w:p>
          <w:p w14:paraId="7B85CD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DC_3A-21A-28A-42A_n257K_UL_28A_n257K</w:t>
            </w:r>
          </w:p>
          <w:p w14:paraId="573433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DC_3A-21A-28A-42A_n257L_UL_28A_n257G</w:t>
            </w:r>
          </w:p>
          <w:p w14:paraId="08B1E1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DC_3A-21A-28A-42A_n257L_UL_28A_n257H</w:t>
            </w:r>
          </w:p>
          <w:p w14:paraId="2B3636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DC_3A-21A-28A-42A_n257L_UL_28A_n257I</w:t>
            </w:r>
          </w:p>
          <w:p w14:paraId="59E870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DC_3A-21A-28A-42A_n257L_UL_28A_n257J</w:t>
            </w:r>
          </w:p>
          <w:p w14:paraId="4533FA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DC_3A-21A-28A-42A_n257L_UL_28A_n257K</w:t>
            </w:r>
          </w:p>
          <w:p w14:paraId="7629F2F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DC_3A-21A-28A-42A_n257L_UL_28A_n257L</w:t>
            </w:r>
          </w:p>
          <w:p w14:paraId="425B2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DC_3A-21A-28A-42A_n257M_UL_28A_n257G</w:t>
            </w:r>
          </w:p>
          <w:p w14:paraId="3EC6EF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DC_3A-21A-28A-42A_n257M_UL_28A_n257H</w:t>
            </w:r>
          </w:p>
          <w:p w14:paraId="70E4F2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DC_3A-21A-28A-42A_n257M_UL_28A_n257I</w:t>
            </w:r>
          </w:p>
          <w:p w14:paraId="1A4A06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DC_3A-21A-28A-42A_n257M_UL_28A_n257J</w:t>
            </w:r>
          </w:p>
          <w:p w14:paraId="24E2D1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DC_3A-21A-28A-42A_n257M_UL_28A_n257K</w:t>
            </w:r>
          </w:p>
          <w:p w14:paraId="2C8888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DC_3A-21A-28A-42A_n257M_UL_28A_n257L</w:t>
            </w:r>
          </w:p>
        </w:tc>
        <w:tc>
          <w:tcPr>
            <w:tcW w:w="349" w:type="pct"/>
            <w:tcBorders>
              <w:top w:val="single" w:sz="4" w:space="0" w:color="auto"/>
              <w:left w:val="single" w:sz="4" w:space="0" w:color="auto"/>
              <w:bottom w:val="single" w:sz="4" w:space="0" w:color="auto"/>
              <w:right w:val="single" w:sz="4" w:space="0" w:color="auto"/>
            </w:tcBorders>
          </w:tcPr>
          <w:p w14:paraId="0CF325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E94A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ED4CA23"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45B69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1F8681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1BE5E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2F8A4AE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FF6E3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DC_3A-21A-28A_42A_n257M_UL_28A_n257M</w:t>
            </w:r>
          </w:p>
        </w:tc>
        <w:tc>
          <w:tcPr>
            <w:tcW w:w="349" w:type="pct"/>
            <w:tcBorders>
              <w:top w:val="single" w:sz="4" w:space="0" w:color="auto"/>
              <w:left w:val="single" w:sz="4" w:space="0" w:color="auto"/>
              <w:bottom w:val="single" w:sz="4" w:space="0" w:color="auto"/>
              <w:right w:val="single" w:sz="4" w:space="0" w:color="auto"/>
            </w:tcBorders>
          </w:tcPr>
          <w:p w14:paraId="3D7C6A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07FD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29E4B12"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DB2E4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12FCAE4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B68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FC60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690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DL_1A-3A-19A-42A_n257G_UL_1A_n257A</w:t>
            </w:r>
          </w:p>
        </w:tc>
        <w:tc>
          <w:tcPr>
            <w:tcW w:w="349" w:type="pct"/>
            <w:tcBorders>
              <w:top w:val="single" w:sz="4" w:space="0" w:color="auto"/>
              <w:left w:val="single" w:sz="4" w:space="0" w:color="auto"/>
              <w:bottom w:val="single" w:sz="4" w:space="0" w:color="auto"/>
              <w:right w:val="single" w:sz="4" w:space="0" w:color="auto"/>
            </w:tcBorders>
          </w:tcPr>
          <w:p w14:paraId="43D0BE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A2B2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15D7F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0AC7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8B5F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E755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7CB800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226B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DL_1A-3A-19A-42A_n257G_UL_1A_n257G</w:t>
            </w:r>
          </w:p>
        </w:tc>
        <w:tc>
          <w:tcPr>
            <w:tcW w:w="349" w:type="pct"/>
            <w:tcBorders>
              <w:top w:val="single" w:sz="4" w:space="0" w:color="auto"/>
              <w:left w:val="single" w:sz="4" w:space="0" w:color="auto"/>
              <w:bottom w:val="single" w:sz="4" w:space="0" w:color="auto"/>
              <w:right w:val="single" w:sz="4" w:space="0" w:color="auto"/>
            </w:tcBorders>
          </w:tcPr>
          <w:p w14:paraId="357353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462E8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8791E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8F3F1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83AA8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315D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A2FB40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FC8C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DL_1A-3A-19A-42A_n257G_UL_19A_n257A</w:t>
            </w:r>
          </w:p>
        </w:tc>
        <w:tc>
          <w:tcPr>
            <w:tcW w:w="349" w:type="pct"/>
            <w:tcBorders>
              <w:top w:val="single" w:sz="4" w:space="0" w:color="auto"/>
              <w:left w:val="single" w:sz="4" w:space="0" w:color="auto"/>
              <w:bottom w:val="single" w:sz="4" w:space="0" w:color="auto"/>
              <w:right w:val="single" w:sz="4" w:space="0" w:color="auto"/>
            </w:tcBorders>
          </w:tcPr>
          <w:p w14:paraId="579794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D21BD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64E65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3E629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FC636F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23805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7706CC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199F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DL_1A-3A-19A-42A_n257G_UL_19A_n257G</w:t>
            </w:r>
          </w:p>
        </w:tc>
        <w:tc>
          <w:tcPr>
            <w:tcW w:w="349" w:type="pct"/>
            <w:tcBorders>
              <w:top w:val="single" w:sz="4" w:space="0" w:color="auto"/>
              <w:left w:val="single" w:sz="4" w:space="0" w:color="auto"/>
              <w:bottom w:val="single" w:sz="4" w:space="0" w:color="auto"/>
              <w:right w:val="single" w:sz="4" w:space="0" w:color="auto"/>
            </w:tcBorders>
          </w:tcPr>
          <w:p w14:paraId="690A8A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46237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E8F1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7A55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D2AE7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1EE8B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1D107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F0999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DL_1A-3A-19A-42A_n257G_UL_42A_n257A</w:t>
            </w:r>
          </w:p>
        </w:tc>
        <w:tc>
          <w:tcPr>
            <w:tcW w:w="349" w:type="pct"/>
            <w:tcBorders>
              <w:top w:val="single" w:sz="4" w:space="0" w:color="auto"/>
              <w:left w:val="single" w:sz="4" w:space="0" w:color="auto"/>
              <w:bottom w:val="single" w:sz="4" w:space="0" w:color="auto"/>
              <w:right w:val="single" w:sz="4" w:space="0" w:color="auto"/>
            </w:tcBorders>
          </w:tcPr>
          <w:p w14:paraId="1E3FBA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DE8FC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E3AE80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4E46A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9E9AEA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4DDF3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9F3DC7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B197D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DL_1A-3A-19A-42A_n257G_UL_42A_n257G</w:t>
            </w:r>
          </w:p>
        </w:tc>
        <w:tc>
          <w:tcPr>
            <w:tcW w:w="349" w:type="pct"/>
            <w:tcBorders>
              <w:top w:val="single" w:sz="4" w:space="0" w:color="auto"/>
              <w:left w:val="single" w:sz="4" w:space="0" w:color="auto"/>
              <w:bottom w:val="single" w:sz="4" w:space="0" w:color="auto"/>
              <w:right w:val="single" w:sz="4" w:space="0" w:color="auto"/>
            </w:tcBorders>
          </w:tcPr>
          <w:p w14:paraId="4C0307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B3594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18BAA6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6143F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D314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C307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E2663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B5CA1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DL_1A-3A-19A-42A_n257H_UL_1A_n257A</w:t>
            </w:r>
          </w:p>
        </w:tc>
        <w:tc>
          <w:tcPr>
            <w:tcW w:w="349" w:type="pct"/>
            <w:tcBorders>
              <w:top w:val="single" w:sz="4" w:space="0" w:color="auto"/>
              <w:left w:val="single" w:sz="4" w:space="0" w:color="auto"/>
              <w:bottom w:val="single" w:sz="4" w:space="0" w:color="auto"/>
              <w:right w:val="single" w:sz="4" w:space="0" w:color="auto"/>
            </w:tcBorders>
          </w:tcPr>
          <w:p w14:paraId="2BB761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236D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39E0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65B9B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36E872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2436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ED3F05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1C8C1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DL_1A-3A-19A-42A_n257H_UL_1A_n257G</w:t>
            </w:r>
          </w:p>
        </w:tc>
        <w:tc>
          <w:tcPr>
            <w:tcW w:w="349" w:type="pct"/>
            <w:tcBorders>
              <w:top w:val="single" w:sz="4" w:space="0" w:color="auto"/>
              <w:left w:val="single" w:sz="4" w:space="0" w:color="auto"/>
              <w:bottom w:val="single" w:sz="4" w:space="0" w:color="auto"/>
              <w:right w:val="single" w:sz="4" w:space="0" w:color="auto"/>
            </w:tcBorders>
          </w:tcPr>
          <w:p w14:paraId="3DB50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F525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AFB0E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E2162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1DA517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73F6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E48DA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B8B7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DL_1A-3A-19A-42A_n257H_UL_1A_n257H</w:t>
            </w:r>
          </w:p>
        </w:tc>
        <w:tc>
          <w:tcPr>
            <w:tcW w:w="349" w:type="pct"/>
            <w:tcBorders>
              <w:top w:val="single" w:sz="4" w:space="0" w:color="auto"/>
              <w:left w:val="single" w:sz="4" w:space="0" w:color="auto"/>
              <w:bottom w:val="single" w:sz="4" w:space="0" w:color="auto"/>
              <w:right w:val="single" w:sz="4" w:space="0" w:color="auto"/>
            </w:tcBorders>
          </w:tcPr>
          <w:p w14:paraId="405A73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0930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091881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A1E19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FC0FF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A0460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2F31CF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F1B71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DL_1A-3A-19A-42A_n257H_UL_19A_n257A</w:t>
            </w:r>
          </w:p>
        </w:tc>
        <w:tc>
          <w:tcPr>
            <w:tcW w:w="349" w:type="pct"/>
            <w:tcBorders>
              <w:top w:val="single" w:sz="4" w:space="0" w:color="auto"/>
              <w:left w:val="single" w:sz="4" w:space="0" w:color="auto"/>
              <w:bottom w:val="single" w:sz="4" w:space="0" w:color="auto"/>
              <w:right w:val="single" w:sz="4" w:space="0" w:color="auto"/>
            </w:tcBorders>
          </w:tcPr>
          <w:p w14:paraId="2AD18A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BE82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8ED85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0FBD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BE7D2F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7953A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59116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AC0E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DL_1A-3A-19A-42A_n257H_UL_19A_n257G</w:t>
            </w:r>
          </w:p>
        </w:tc>
        <w:tc>
          <w:tcPr>
            <w:tcW w:w="349" w:type="pct"/>
            <w:tcBorders>
              <w:top w:val="single" w:sz="4" w:space="0" w:color="auto"/>
              <w:left w:val="single" w:sz="4" w:space="0" w:color="auto"/>
              <w:bottom w:val="single" w:sz="4" w:space="0" w:color="auto"/>
              <w:right w:val="single" w:sz="4" w:space="0" w:color="auto"/>
            </w:tcBorders>
          </w:tcPr>
          <w:p w14:paraId="3AC254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3A4A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3F66C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25769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E648E4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B218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0E7A7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4FDD1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DL_1A-3A-19A-42A_n257H_UL_19A_n257H</w:t>
            </w:r>
          </w:p>
        </w:tc>
        <w:tc>
          <w:tcPr>
            <w:tcW w:w="349" w:type="pct"/>
            <w:tcBorders>
              <w:top w:val="single" w:sz="4" w:space="0" w:color="auto"/>
              <w:left w:val="single" w:sz="4" w:space="0" w:color="auto"/>
              <w:bottom w:val="single" w:sz="4" w:space="0" w:color="auto"/>
              <w:right w:val="single" w:sz="4" w:space="0" w:color="auto"/>
            </w:tcBorders>
          </w:tcPr>
          <w:p w14:paraId="586A2C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C391D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245E1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3B89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317D7B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BB28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6878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57E0E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DL_1A-3A-19A-42A_n257H_UL_42A_n257A</w:t>
            </w:r>
          </w:p>
        </w:tc>
        <w:tc>
          <w:tcPr>
            <w:tcW w:w="349" w:type="pct"/>
            <w:tcBorders>
              <w:top w:val="single" w:sz="4" w:space="0" w:color="auto"/>
              <w:left w:val="single" w:sz="4" w:space="0" w:color="auto"/>
              <w:bottom w:val="single" w:sz="4" w:space="0" w:color="auto"/>
              <w:right w:val="single" w:sz="4" w:space="0" w:color="auto"/>
            </w:tcBorders>
          </w:tcPr>
          <w:p w14:paraId="5FF130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EA0B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7C359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C3D7A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D8FAF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C542D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AC963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6ED14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DL_1A-3A-19A-42A_n257H_UL_42A_n257G</w:t>
            </w:r>
          </w:p>
        </w:tc>
        <w:tc>
          <w:tcPr>
            <w:tcW w:w="349" w:type="pct"/>
            <w:tcBorders>
              <w:top w:val="single" w:sz="4" w:space="0" w:color="auto"/>
              <w:left w:val="single" w:sz="4" w:space="0" w:color="auto"/>
              <w:bottom w:val="single" w:sz="4" w:space="0" w:color="auto"/>
              <w:right w:val="single" w:sz="4" w:space="0" w:color="auto"/>
            </w:tcBorders>
          </w:tcPr>
          <w:p w14:paraId="0044A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528C0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66AB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8C2F8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D492C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80FF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7355A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0BA7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DL_1A-3A-19A-42A_n257H_UL_42A_n257H</w:t>
            </w:r>
          </w:p>
        </w:tc>
        <w:tc>
          <w:tcPr>
            <w:tcW w:w="349" w:type="pct"/>
            <w:tcBorders>
              <w:top w:val="single" w:sz="4" w:space="0" w:color="auto"/>
              <w:left w:val="single" w:sz="4" w:space="0" w:color="auto"/>
              <w:bottom w:val="single" w:sz="4" w:space="0" w:color="auto"/>
              <w:right w:val="single" w:sz="4" w:space="0" w:color="auto"/>
            </w:tcBorders>
          </w:tcPr>
          <w:p w14:paraId="31200C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9403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A4A882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855F9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1088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0C0ED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FE3F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7A93A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DL_1A-3A-19A-42A_n257I_UL_1A_n257A</w:t>
            </w:r>
          </w:p>
        </w:tc>
        <w:tc>
          <w:tcPr>
            <w:tcW w:w="349" w:type="pct"/>
            <w:tcBorders>
              <w:top w:val="single" w:sz="4" w:space="0" w:color="auto"/>
              <w:left w:val="single" w:sz="4" w:space="0" w:color="auto"/>
              <w:bottom w:val="single" w:sz="4" w:space="0" w:color="auto"/>
              <w:right w:val="single" w:sz="4" w:space="0" w:color="auto"/>
            </w:tcBorders>
          </w:tcPr>
          <w:p w14:paraId="222A1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396F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D73C4F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573B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8F915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C6F6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9C289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FE800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DL_1A-3A-19A-42A_n257I_UL_1A_n257G</w:t>
            </w:r>
          </w:p>
        </w:tc>
        <w:tc>
          <w:tcPr>
            <w:tcW w:w="349" w:type="pct"/>
            <w:tcBorders>
              <w:top w:val="single" w:sz="4" w:space="0" w:color="auto"/>
              <w:left w:val="single" w:sz="4" w:space="0" w:color="auto"/>
              <w:bottom w:val="single" w:sz="4" w:space="0" w:color="auto"/>
              <w:right w:val="single" w:sz="4" w:space="0" w:color="auto"/>
            </w:tcBorders>
          </w:tcPr>
          <w:p w14:paraId="42607E9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AE426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95262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DE587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7AD25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7E34A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7F517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CE03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DL_1A-3A-19A-42A_n257I_UL_1A_n257H</w:t>
            </w:r>
          </w:p>
        </w:tc>
        <w:tc>
          <w:tcPr>
            <w:tcW w:w="349" w:type="pct"/>
            <w:tcBorders>
              <w:top w:val="single" w:sz="4" w:space="0" w:color="auto"/>
              <w:left w:val="single" w:sz="4" w:space="0" w:color="auto"/>
              <w:bottom w:val="single" w:sz="4" w:space="0" w:color="auto"/>
              <w:right w:val="single" w:sz="4" w:space="0" w:color="auto"/>
            </w:tcBorders>
          </w:tcPr>
          <w:p w14:paraId="645E57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4CF9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1D6A5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9866D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523505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CE04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4FE6E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7648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DL_1A-3A-19A-42A_n257I_UL_1A_n257I</w:t>
            </w:r>
          </w:p>
        </w:tc>
        <w:tc>
          <w:tcPr>
            <w:tcW w:w="349" w:type="pct"/>
            <w:tcBorders>
              <w:top w:val="single" w:sz="4" w:space="0" w:color="auto"/>
              <w:left w:val="single" w:sz="4" w:space="0" w:color="auto"/>
              <w:bottom w:val="single" w:sz="4" w:space="0" w:color="auto"/>
              <w:right w:val="single" w:sz="4" w:space="0" w:color="auto"/>
            </w:tcBorders>
          </w:tcPr>
          <w:p w14:paraId="07CE03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57200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98EA2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25B53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4A208D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73A0E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DF9ECF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599F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DL_1A-3A-19A-42A_n257I_UL_19A_n257A</w:t>
            </w:r>
          </w:p>
        </w:tc>
        <w:tc>
          <w:tcPr>
            <w:tcW w:w="349" w:type="pct"/>
            <w:tcBorders>
              <w:top w:val="single" w:sz="4" w:space="0" w:color="auto"/>
              <w:left w:val="single" w:sz="4" w:space="0" w:color="auto"/>
              <w:bottom w:val="single" w:sz="4" w:space="0" w:color="auto"/>
              <w:right w:val="single" w:sz="4" w:space="0" w:color="auto"/>
            </w:tcBorders>
          </w:tcPr>
          <w:p w14:paraId="1E50A5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E1E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5234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AA3B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DB9CB1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BB1C5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733B0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803CA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DL_1A-3A-19A-42A_n257I_UL_19A_n257G</w:t>
            </w:r>
          </w:p>
        </w:tc>
        <w:tc>
          <w:tcPr>
            <w:tcW w:w="349" w:type="pct"/>
            <w:tcBorders>
              <w:top w:val="single" w:sz="4" w:space="0" w:color="auto"/>
              <w:left w:val="single" w:sz="4" w:space="0" w:color="auto"/>
              <w:bottom w:val="single" w:sz="4" w:space="0" w:color="auto"/>
              <w:right w:val="single" w:sz="4" w:space="0" w:color="auto"/>
            </w:tcBorders>
          </w:tcPr>
          <w:p w14:paraId="048F4C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86D85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CB88C6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F000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52CC4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B72FD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1B22B3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0ACC3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DL_1A-3A-19A-42A_n257I_UL_19A_n257H</w:t>
            </w:r>
          </w:p>
        </w:tc>
        <w:tc>
          <w:tcPr>
            <w:tcW w:w="349" w:type="pct"/>
            <w:tcBorders>
              <w:top w:val="single" w:sz="4" w:space="0" w:color="auto"/>
              <w:left w:val="single" w:sz="4" w:space="0" w:color="auto"/>
              <w:bottom w:val="single" w:sz="4" w:space="0" w:color="auto"/>
              <w:right w:val="single" w:sz="4" w:space="0" w:color="auto"/>
            </w:tcBorders>
          </w:tcPr>
          <w:p w14:paraId="6EC4A4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8F880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0701F7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72F5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D4C01A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E83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74C2B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B3191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DL_1A-3A-19A-42A_n257I_UL_19A_n257I</w:t>
            </w:r>
          </w:p>
        </w:tc>
        <w:tc>
          <w:tcPr>
            <w:tcW w:w="349" w:type="pct"/>
            <w:tcBorders>
              <w:top w:val="single" w:sz="4" w:space="0" w:color="auto"/>
              <w:left w:val="single" w:sz="4" w:space="0" w:color="auto"/>
              <w:bottom w:val="single" w:sz="4" w:space="0" w:color="auto"/>
              <w:right w:val="single" w:sz="4" w:space="0" w:color="auto"/>
            </w:tcBorders>
          </w:tcPr>
          <w:p w14:paraId="57BA4D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14303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FB3EC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BA4D0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CDDE2C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75106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BA32AA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5E8D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DL_1A-3A-19A-42A_n257I_UL_42A_n257A</w:t>
            </w:r>
          </w:p>
        </w:tc>
        <w:tc>
          <w:tcPr>
            <w:tcW w:w="349" w:type="pct"/>
            <w:tcBorders>
              <w:top w:val="single" w:sz="4" w:space="0" w:color="auto"/>
              <w:left w:val="single" w:sz="4" w:space="0" w:color="auto"/>
              <w:bottom w:val="single" w:sz="4" w:space="0" w:color="auto"/>
              <w:right w:val="single" w:sz="4" w:space="0" w:color="auto"/>
            </w:tcBorders>
          </w:tcPr>
          <w:p w14:paraId="525993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8794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945F29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B7820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84080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6349E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95CE2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DA770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DL_1A-3A-19A-42A_n257I_UL_42A_n257G</w:t>
            </w:r>
          </w:p>
        </w:tc>
        <w:tc>
          <w:tcPr>
            <w:tcW w:w="349" w:type="pct"/>
            <w:tcBorders>
              <w:top w:val="single" w:sz="4" w:space="0" w:color="auto"/>
              <w:left w:val="single" w:sz="4" w:space="0" w:color="auto"/>
              <w:bottom w:val="single" w:sz="4" w:space="0" w:color="auto"/>
              <w:right w:val="single" w:sz="4" w:space="0" w:color="auto"/>
            </w:tcBorders>
          </w:tcPr>
          <w:p w14:paraId="7B847A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468C1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1CB855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C7AF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29B171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D2D7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6B41CD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712DB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DL_1A-3A-19A-42A_n257I_UL_42A_n257H</w:t>
            </w:r>
          </w:p>
        </w:tc>
        <w:tc>
          <w:tcPr>
            <w:tcW w:w="349" w:type="pct"/>
            <w:tcBorders>
              <w:top w:val="single" w:sz="4" w:space="0" w:color="auto"/>
              <w:left w:val="single" w:sz="4" w:space="0" w:color="auto"/>
              <w:bottom w:val="single" w:sz="4" w:space="0" w:color="auto"/>
              <w:right w:val="single" w:sz="4" w:space="0" w:color="auto"/>
            </w:tcBorders>
          </w:tcPr>
          <w:p w14:paraId="097D96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1F804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2D2C5B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AF82E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E26BF8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F8EDC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B9666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6C2D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DL_1A-3A-19A-42A_n257I_UL_42A_n257I</w:t>
            </w:r>
          </w:p>
        </w:tc>
        <w:tc>
          <w:tcPr>
            <w:tcW w:w="349" w:type="pct"/>
            <w:tcBorders>
              <w:top w:val="single" w:sz="4" w:space="0" w:color="auto"/>
              <w:left w:val="single" w:sz="4" w:space="0" w:color="auto"/>
              <w:bottom w:val="single" w:sz="4" w:space="0" w:color="auto"/>
              <w:right w:val="single" w:sz="4" w:space="0" w:color="auto"/>
            </w:tcBorders>
          </w:tcPr>
          <w:p w14:paraId="2CD583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3163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FBC220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F72F7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88458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EE06C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67E9DC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D9B71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DL_1A-3A-19A-42C_n257G_UL_1A_n257A</w:t>
            </w:r>
          </w:p>
        </w:tc>
        <w:tc>
          <w:tcPr>
            <w:tcW w:w="349" w:type="pct"/>
            <w:tcBorders>
              <w:top w:val="single" w:sz="4" w:space="0" w:color="auto"/>
              <w:left w:val="single" w:sz="4" w:space="0" w:color="auto"/>
              <w:bottom w:val="single" w:sz="4" w:space="0" w:color="auto"/>
              <w:right w:val="single" w:sz="4" w:space="0" w:color="auto"/>
            </w:tcBorders>
          </w:tcPr>
          <w:p w14:paraId="3F6CE8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2D05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303CB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966D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F1083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9D474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FD8B0F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7742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DL_1A-3A-19A-42C_n257G_UL_1A_n257G</w:t>
            </w:r>
          </w:p>
        </w:tc>
        <w:tc>
          <w:tcPr>
            <w:tcW w:w="349" w:type="pct"/>
            <w:tcBorders>
              <w:top w:val="single" w:sz="4" w:space="0" w:color="auto"/>
              <w:left w:val="single" w:sz="4" w:space="0" w:color="auto"/>
              <w:bottom w:val="single" w:sz="4" w:space="0" w:color="auto"/>
              <w:right w:val="single" w:sz="4" w:space="0" w:color="auto"/>
            </w:tcBorders>
          </w:tcPr>
          <w:p w14:paraId="5438F1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7882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5C5EA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A704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A5738D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F2B6B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12CC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0B2C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DL_1A-3A-19A-42C_n257G_UL_19A_n257A</w:t>
            </w:r>
          </w:p>
        </w:tc>
        <w:tc>
          <w:tcPr>
            <w:tcW w:w="349" w:type="pct"/>
            <w:tcBorders>
              <w:top w:val="single" w:sz="4" w:space="0" w:color="auto"/>
              <w:left w:val="single" w:sz="4" w:space="0" w:color="auto"/>
              <w:bottom w:val="single" w:sz="4" w:space="0" w:color="auto"/>
              <w:right w:val="single" w:sz="4" w:space="0" w:color="auto"/>
            </w:tcBorders>
          </w:tcPr>
          <w:p w14:paraId="32B84E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9616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E02F1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67BC5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553824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BAD1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DFA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3C3E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DL_1A-3A-19A-42C_n257G_UL_19A_n257G</w:t>
            </w:r>
          </w:p>
        </w:tc>
        <w:tc>
          <w:tcPr>
            <w:tcW w:w="349" w:type="pct"/>
            <w:tcBorders>
              <w:top w:val="single" w:sz="4" w:space="0" w:color="auto"/>
              <w:left w:val="single" w:sz="4" w:space="0" w:color="auto"/>
              <w:bottom w:val="single" w:sz="4" w:space="0" w:color="auto"/>
              <w:right w:val="single" w:sz="4" w:space="0" w:color="auto"/>
            </w:tcBorders>
          </w:tcPr>
          <w:p w14:paraId="634761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46F27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46214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877A2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AA457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387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5A0A52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315D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DL_1A-3A-19A-42C_n257G_UL_42A_n257A</w:t>
            </w:r>
          </w:p>
        </w:tc>
        <w:tc>
          <w:tcPr>
            <w:tcW w:w="349" w:type="pct"/>
            <w:tcBorders>
              <w:top w:val="single" w:sz="4" w:space="0" w:color="auto"/>
              <w:left w:val="single" w:sz="4" w:space="0" w:color="auto"/>
              <w:bottom w:val="single" w:sz="4" w:space="0" w:color="auto"/>
              <w:right w:val="single" w:sz="4" w:space="0" w:color="auto"/>
            </w:tcBorders>
          </w:tcPr>
          <w:p w14:paraId="5AD432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ACC8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49FFF0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90827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CE362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010E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354280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EBF6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DL_1A-3A-19A-42C_n257G_UL_42A_n257G</w:t>
            </w:r>
          </w:p>
        </w:tc>
        <w:tc>
          <w:tcPr>
            <w:tcW w:w="349" w:type="pct"/>
            <w:tcBorders>
              <w:top w:val="single" w:sz="4" w:space="0" w:color="auto"/>
              <w:left w:val="single" w:sz="4" w:space="0" w:color="auto"/>
              <w:bottom w:val="single" w:sz="4" w:space="0" w:color="auto"/>
              <w:right w:val="single" w:sz="4" w:space="0" w:color="auto"/>
            </w:tcBorders>
          </w:tcPr>
          <w:p w14:paraId="1D4BFF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7A457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6C8E6A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4581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8D21C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6562E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657AE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E9133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DL_1A-3A-19A-42C_n257H_UL_1A_n257A</w:t>
            </w:r>
          </w:p>
        </w:tc>
        <w:tc>
          <w:tcPr>
            <w:tcW w:w="349" w:type="pct"/>
            <w:tcBorders>
              <w:top w:val="single" w:sz="4" w:space="0" w:color="auto"/>
              <w:left w:val="single" w:sz="4" w:space="0" w:color="auto"/>
              <w:bottom w:val="single" w:sz="4" w:space="0" w:color="auto"/>
              <w:right w:val="single" w:sz="4" w:space="0" w:color="auto"/>
            </w:tcBorders>
          </w:tcPr>
          <w:p w14:paraId="7369A3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6AE9A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369487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90DA0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CB5DB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D855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28FF7A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27E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DL_1A-3A-19A-42C_n257H_UL_1A_n257G</w:t>
            </w:r>
          </w:p>
        </w:tc>
        <w:tc>
          <w:tcPr>
            <w:tcW w:w="349" w:type="pct"/>
            <w:tcBorders>
              <w:top w:val="single" w:sz="4" w:space="0" w:color="auto"/>
              <w:left w:val="single" w:sz="4" w:space="0" w:color="auto"/>
              <w:bottom w:val="single" w:sz="4" w:space="0" w:color="auto"/>
              <w:right w:val="single" w:sz="4" w:space="0" w:color="auto"/>
            </w:tcBorders>
          </w:tcPr>
          <w:p w14:paraId="59E50F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9D98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F047D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008E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61A94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DA6C9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A0E3C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1B9A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DL_1A-3A-19A-42C_n257H_UL_1A_n257H</w:t>
            </w:r>
          </w:p>
        </w:tc>
        <w:tc>
          <w:tcPr>
            <w:tcW w:w="349" w:type="pct"/>
            <w:tcBorders>
              <w:top w:val="single" w:sz="4" w:space="0" w:color="auto"/>
              <w:left w:val="single" w:sz="4" w:space="0" w:color="auto"/>
              <w:bottom w:val="single" w:sz="4" w:space="0" w:color="auto"/>
              <w:right w:val="single" w:sz="4" w:space="0" w:color="auto"/>
            </w:tcBorders>
          </w:tcPr>
          <w:p w14:paraId="4605F7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DEF44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318DD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B1BCD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4AC160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D670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16D64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4EC3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DL_1A-3A-19A-42C_n257H_UL_19A_n257A</w:t>
            </w:r>
          </w:p>
        </w:tc>
        <w:tc>
          <w:tcPr>
            <w:tcW w:w="349" w:type="pct"/>
            <w:tcBorders>
              <w:top w:val="single" w:sz="4" w:space="0" w:color="auto"/>
              <w:left w:val="single" w:sz="4" w:space="0" w:color="auto"/>
              <w:bottom w:val="single" w:sz="4" w:space="0" w:color="auto"/>
              <w:right w:val="single" w:sz="4" w:space="0" w:color="auto"/>
            </w:tcBorders>
          </w:tcPr>
          <w:p w14:paraId="70ACE6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0706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C85685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0059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96CB3F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A409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E2DF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926AA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DL_1A-3A-19A-42C_n257H_UL_19A_n257G</w:t>
            </w:r>
          </w:p>
        </w:tc>
        <w:tc>
          <w:tcPr>
            <w:tcW w:w="349" w:type="pct"/>
            <w:tcBorders>
              <w:top w:val="single" w:sz="4" w:space="0" w:color="auto"/>
              <w:left w:val="single" w:sz="4" w:space="0" w:color="auto"/>
              <w:bottom w:val="single" w:sz="4" w:space="0" w:color="auto"/>
              <w:right w:val="single" w:sz="4" w:space="0" w:color="auto"/>
            </w:tcBorders>
          </w:tcPr>
          <w:p w14:paraId="6B7601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91FD4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520AE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1C3AE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1A9CA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F7A0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EBB1D2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EA9F6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DL_1A-3A-19A-42C_n257H_UL_19A_n257H</w:t>
            </w:r>
          </w:p>
        </w:tc>
        <w:tc>
          <w:tcPr>
            <w:tcW w:w="349" w:type="pct"/>
            <w:tcBorders>
              <w:top w:val="single" w:sz="4" w:space="0" w:color="auto"/>
              <w:left w:val="single" w:sz="4" w:space="0" w:color="auto"/>
              <w:bottom w:val="single" w:sz="4" w:space="0" w:color="auto"/>
              <w:right w:val="single" w:sz="4" w:space="0" w:color="auto"/>
            </w:tcBorders>
          </w:tcPr>
          <w:p w14:paraId="696E3C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5117B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AB58C9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1DFBB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1C6EE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0D7B8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7346E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B599D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DL_1A-3A-19A-42C_n257H_UL_42A_n257A</w:t>
            </w:r>
          </w:p>
        </w:tc>
        <w:tc>
          <w:tcPr>
            <w:tcW w:w="349" w:type="pct"/>
            <w:tcBorders>
              <w:top w:val="single" w:sz="4" w:space="0" w:color="auto"/>
              <w:left w:val="single" w:sz="4" w:space="0" w:color="auto"/>
              <w:bottom w:val="single" w:sz="4" w:space="0" w:color="auto"/>
              <w:right w:val="single" w:sz="4" w:space="0" w:color="auto"/>
            </w:tcBorders>
          </w:tcPr>
          <w:p w14:paraId="47FF3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D84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661B8A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DF4BF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52F3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65726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C3B1E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9743B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DL_1A-3A-19A-42C_n257H_UL_42A_n257G</w:t>
            </w:r>
          </w:p>
        </w:tc>
        <w:tc>
          <w:tcPr>
            <w:tcW w:w="349" w:type="pct"/>
            <w:tcBorders>
              <w:top w:val="single" w:sz="4" w:space="0" w:color="auto"/>
              <w:left w:val="single" w:sz="4" w:space="0" w:color="auto"/>
              <w:bottom w:val="single" w:sz="4" w:space="0" w:color="auto"/>
              <w:right w:val="single" w:sz="4" w:space="0" w:color="auto"/>
            </w:tcBorders>
          </w:tcPr>
          <w:p w14:paraId="0B2BC0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881DA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A6919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2B6A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19EB00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FD349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D7C6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8C3E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DL_1A-3A-19A-42C_n257H_UL_42A_n257H</w:t>
            </w:r>
          </w:p>
        </w:tc>
        <w:tc>
          <w:tcPr>
            <w:tcW w:w="349" w:type="pct"/>
            <w:tcBorders>
              <w:top w:val="single" w:sz="4" w:space="0" w:color="auto"/>
              <w:left w:val="single" w:sz="4" w:space="0" w:color="auto"/>
              <w:bottom w:val="single" w:sz="4" w:space="0" w:color="auto"/>
              <w:right w:val="single" w:sz="4" w:space="0" w:color="auto"/>
            </w:tcBorders>
          </w:tcPr>
          <w:p w14:paraId="54573F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21D82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123194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A8C76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999CD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754B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022FFC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2ECFF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DL_1A-3A-19A-42C_n257I_UL_1A_n257A</w:t>
            </w:r>
          </w:p>
        </w:tc>
        <w:tc>
          <w:tcPr>
            <w:tcW w:w="349" w:type="pct"/>
            <w:tcBorders>
              <w:top w:val="single" w:sz="4" w:space="0" w:color="auto"/>
              <w:left w:val="single" w:sz="4" w:space="0" w:color="auto"/>
              <w:bottom w:val="single" w:sz="4" w:space="0" w:color="auto"/>
              <w:right w:val="single" w:sz="4" w:space="0" w:color="auto"/>
            </w:tcBorders>
          </w:tcPr>
          <w:p w14:paraId="69130E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B192F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3DB8C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E568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DD9882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D49B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FE40B6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9BB64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DL_1A-3A-19A-42C_n257I_UL_1A_n257G</w:t>
            </w:r>
          </w:p>
        </w:tc>
        <w:tc>
          <w:tcPr>
            <w:tcW w:w="349" w:type="pct"/>
            <w:tcBorders>
              <w:top w:val="single" w:sz="4" w:space="0" w:color="auto"/>
              <w:left w:val="single" w:sz="4" w:space="0" w:color="auto"/>
              <w:bottom w:val="single" w:sz="4" w:space="0" w:color="auto"/>
              <w:right w:val="single" w:sz="4" w:space="0" w:color="auto"/>
            </w:tcBorders>
          </w:tcPr>
          <w:p w14:paraId="14FC78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B399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926100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44226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D65D4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2C58D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D1A50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A966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DL_1A-3A-19A-42C_n257I_UL_1A_n257H</w:t>
            </w:r>
          </w:p>
        </w:tc>
        <w:tc>
          <w:tcPr>
            <w:tcW w:w="349" w:type="pct"/>
            <w:tcBorders>
              <w:top w:val="single" w:sz="4" w:space="0" w:color="auto"/>
              <w:left w:val="single" w:sz="4" w:space="0" w:color="auto"/>
              <w:bottom w:val="single" w:sz="4" w:space="0" w:color="auto"/>
              <w:right w:val="single" w:sz="4" w:space="0" w:color="auto"/>
            </w:tcBorders>
          </w:tcPr>
          <w:p w14:paraId="56866D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E2F0E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421FE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9CF21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3BC54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0D23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62365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906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DL_1A-3A-19A-42C_n257I_UL_1A_n257I</w:t>
            </w:r>
          </w:p>
        </w:tc>
        <w:tc>
          <w:tcPr>
            <w:tcW w:w="349" w:type="pct"/>
            <w:tcBorders>
              <w:top w:val="single" w:sz="4" w:space="0" w:color="auto"/>
              <w:left w:val="single" w:sz="4" w:space="0" w:color="auto"/>
              <w:bottom w:val="single" w:sz="4" w:space="0" w:color="auto"/>
              <w:right w:val="single" w:sz="4" w:space="0" w:color="auto"/>
            </w:tcBorders>
          </w:tcPr>
          <w:p w14:paraId="11241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0E74B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4376B9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D287F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A438C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82299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02457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CA77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DL_1A-3A-19A-42C_n257I_UL_19A_n257A</w:t>
            </w:r>
          </w:p>
        </w:tc>
        <w:tc>
          <w:tcPr>
            <w:tcW w:w="349" w:type="pct"/>
            <w:tcBorders>
              <w:top w:val="single" w:sz="4" w:space="0" w:color="auto"/>
              <w:left w:val="single" w:sz="4" w:space="0" w:color="auto"/>
              <w:bottom w:val="single" w:sz="4" w:space="0" w:color="auto"/>
              <w:right w:val="single" w:sz="4" w:space="0" w:color="auto"/>
            </w:tcBorders>
          </w:tcPr>
          <w:p w14:paraId="1E526F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B8587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CB152C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9C27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3D472C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843E7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03D22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49D1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DL_1A-3A-19A-42C_n257I_UL_19A_n257G</w:t>
            </w:r>
          </w:p>
        </w:tc>
        <w:tc>
          <w:tcPr>
            <w:tcW w:w="349" w:type="pct"/>
            <w:tcBorders>
              <w:top w:val="single" w:sz="4" w:space="0" w:color="auto"/>
              <w:left w:val="single" w:sz="4" w:space="0" w:color="auto"/>
              <w:bottom w:val="single" w:sz="4" w:space="0" w:color="auto"/>
              <w:right w:val="single" w:sz="4" w:space="0" w:color="auto"/>
            </w:tcBorders>
          </w:tcPr>
          <w:p w14:paraId="33E4ED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06AFB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34A29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F1BB2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495968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9BBF0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7AD996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FA1F7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DL_1A-3A-19A-42C_n257I_UL_19A_n257H</w:t>
            </w:r>
          </w:p>
        </w:tc>
        <w:tc>
          <w:tcPr>
            <w:tcW w:w="349" w:type="pct"/>
            <w:tcBorders>
              <w:top w:val="single" w:sz="4" w:space="0" w:color="auto"/>
              <w:left w:val="single" w:sz="4" w:space="0" w:color="auto"/>
              <w:bottom w:val="single" w:sz="4" w:space="0" w:color="auto"/>
              <w:right w:val="single" w:sz="4" w:space="0" w:color="auto"/>
            </w:tcBorders>
          </w:tcPr>
          <w:p w14:paraId="039B7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D841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AC94D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7D66B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E8AE3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70D5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74B86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E2B7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DL_1A-3A-19A-42C_n257I_UL_19A_n257I</w:t>
            </w:r>
          </w:p>
        </w:tc>
        <w:tc>
          <w:tcPr>
            <w:tcW w:w="349" w:type="pct"/>
            <w:tcBorders>
              <w:top w:val="single" w:sz="4" w:space="0" w:color="auto"/>
              <w:left w:val="single" w:sz="4" w:space="0" w:color="auto"/>
              <w:bottom w:val="single" w:sz="4" w:space="0" w:color="auto"/>
              <w:right w:val="single" w:sz="4" w:space="0" w:color="auto"/>
            </w:tcBorders>
          </w:tcPr>
          <w:p w14:paraId="299E9E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542B1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AA2397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82D8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2C048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5B40C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F54ADD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7F75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DL_1A-3A-19A-42C_n257I_UL_42A_n257A</w:t>
            </w:r>
          </w:p>
        </w:tc>
        <w:tc>
          <w:tcPr>
            <w:tcW w:w="349" w:type="pct"/>
            <w:tcBorders>
              <w:top w:val="single" w:sz="4" w:space="0" w:color="auto"/>
              <w:left w:val="single" w:sz="4" w:space="0" w:color="auto"/>
              <w:bottom w:val="single" w:sz="4" w:space="0" w:color="auto"/>
              <w:right w:val="single" w:sz="4" w:space="0" w:color="auto"/>
            </w:tcBorders>
          </w:tcPr>
          <w:p w14:paraId="1FBAB3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8C4E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B48BE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E6843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FD3D3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E21B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880509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E9DA8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DL_1A-3A-19A-42C_n257I_UL_42A_n257G</w:t>
            </w:r>
          </w:p>
        </w:tc>
        <w:tc>
          <w:tcPr>
            <w:tcW w:w="349" w:type="pct"/>
            <w:tcBorders>
              <w:top w:val="single" w:sz="4" w:space="0" w:color="auto"/>
              <w:left w:val="single" w:sz="4" w:space="0" w:color="auto"/>
              <w:bottom w:val="single" w:sz="4" w:space="0" w:color="auto"/>
              <w:right w:val="single" w:sz="4" w:space="0" w:color="auto"/>
            </w:tcBorders>
          </w:tcPr>
          <w:p w14:paraId="31528A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983F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9D8F80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3B026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C941B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EEA2B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AD223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A107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DL_1A-3A-19A-42C_n257I_UL_42A_n257H</w:t>
            </w:r>
          </w:p>
        </w:tc>
        <w:tc>
          <w:tcPr>
            <w:tcW w:w="349" w:type="pct"/>
            <w:tcBorders>
              <w:top w:val="single" w:sz="4" w:space="0" w:color="auto"/>
              <w:left w:val="single" w:sz="4" w:space="0" w:color="auto"/>
              <w:bottom w:val="single" w:sz="4" w:space="0" w:color="auto"/>
              <w:right w:val="single" w:sz="4" w:space="0" w:color="auto"/>
            </w:tcBorders>
          </w:tcPr>
          <w:p w14:paraId="259F09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13852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8D1B21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FA95F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FB9724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62B4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94C19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0612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DL_1A-3A-19A-42C_n257I_UL_42A_n257I</w:t>
            </w:r>
          </w:p>
        </w:tc>
        <w:tc>
          <w:tcPr>
            <w:tcW w:w="349" w:type="pct"/>
            <w:tcBorders>
              <w:top w:val="single" w:sz="4" w:space="0" w:color="auto"/>
              <w:left w:val="single" w:sz="4" w:space="0" w:color="auto"/>
              <w:bottom w:val="single" w:sz="4" w:space="0" w:color="auto"/>
              <w:right w:val="single" w:sz="4" w:space="0" w:color="auto"/>
            </w:tcBorders>
          </w:tcPr>
          <w:p w14:paraId="41FB3B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E2EFC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B88626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32ED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EBC95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C480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081295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D3EF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DL_1A-3A-21A-42A_n257G_UL_1A_n257A</w:t>
            </w:r>
          </w:p>
        </w:tc>
        <w:tc>
          <w:tcPr>
            <w:tcW w:w="349" w:type="pct"/>
            <w:tcBorders>
              <w:top w:val="single" w:sz="4" w:space="0" w:color="auto"/>
              <w:left w:val="single" w:sz="4" w:space="0" w:color="auto"/>
              <w:bottom w:val="single" w:sz="4" w:space="0" w:color="auto"/>
              <w:right w:val="single" w:sz="4" w:space="0" w:color="auto"/>
            </w:tcBorders>
          </w:tcPr>
          <w:p w14:paraId="128702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0795E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1D8E8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7F0B5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66D9B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CBAAC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091C7D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61C03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DL_1A-3A-21A-42A_n257G_UL_1A_n257G</w:t>
            </w:r>
          </w:p>
        </w:tc>
        <w:tc>
          <w:tcPr>
            <w:tcW w:w="349" w:type="pct"/>
            <w:tcBorders>
              <w:top w:val="single" w:sz="4" w:space="0" w:color="auto"/>
              <w:left w:val="single" w:sz="4" w:space="0" w:color="auto"/>
              <w:bottom w:val="single" w:sz="4" w:space="0" w:color="auto"/>
              <w:right w:val="single" w:sz="4" w:space="0" w:color="auto"/>
            </w:tcBorders>
          </w:tcPr>
          <w:p w14:paraId="4BCA2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86B1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B5F566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3831E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233C7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D2B5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49006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3ACF4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DL_1A-3A-21A-42A_n257G_UL_21A_n257A</w:t>
            </w:r>
          </w:p>
        </w:tc>
        <w:tc>
          <w:tcPr>
            <w:tcW w:w="349" w:type="pct"/>
            <w:tcBorders>
              <w:top w:val="single" w:sz="4" w:space="0" w:color="auto"/>
              <w:left w:val="single" w:sz="4" w:space="0" w:color="auto"/>
              <w:bottom w:val="single" w:sz="4" w:space="0" w:color="auto"/>
              <w:right w:val="single" w:sz="4" w:space="0" w:color="auto"/>
            </w:tcBorders>
          </w:tcPr>
          <w:p w14:paraId="3D197C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5DAF4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DC1EF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69DE6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29B73C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B636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7383CB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0A0BD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DL_1A-3A-21A-42A_n257G_UL_21A_n257G</w:t>
            </w:r>
          </w:p>
        </w:tc>
        <w:tc>
          <w:tcPr>
            <w:tcW w:w="349" w:type="pct"/>
            <w:tcBorders>
              <w:top w:val="single" w:sz="4" w:space="0" w:color="auto"/>
              <w:left w:val="single" w:sz="4" w:space="0" w:color="auto"/>
              <w:bottom w:val="single" w:sz="4" w:space="0" w:color="auto"/>
              <w:right w:val="single" w:sz="4" w:space="0" w:color="auto"/>
            </w:tcBorders>
          </w:tcPr>
          <w:p w14:paraId="01A48B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077D8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CAD0F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FBEC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476A02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EBEE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6E96F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37D8E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DL_1A-3A-21A-42A_n257G_UL_42A_n257A</w:t>
            </w:r>
          </w:p>
        </w:tc>
        <w:tc>
          <w:tcPr>
            <w:tcW w:w="349" w:type="pct"/>
            <w:tcBorders>
              <w:top w:val="single" w:sz="4" w:space="0" w:color="auto"/>
              <w:left w:val="single" w:sz="4" w:space="0" w:color="auto"/>
              <w:bottom w:val="single" w:sz="4" w:space="0" w:color="auto"/>
              <w:right w:val="single" w:sz="4" w:space="0" w:color="auto"/>
            </w:tcBorders>
          </w:tcPr>
          <w:p w14:paraId="22DA08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18721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813832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F9AF5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6D0333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4963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D0AC9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BA2E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DL_1A-3A-21A-42A_n257G_UL_42A_n257G</w:t>
            </w:r>
          </w:p>
        </w:tc>
        <w:tc>
          <w:tcPr>
            <w:tcW w:w="349" w:type="pct"/>
            <w:tcBorders>
              <w:top w:val="single" w:sz="4" w:space="0" w:color="auto"/>
              <w:left w:val="single" w:sz="4" w:space="0" w:color="auto"/>
              <w:bottom w:val="single" w:sz="4" w:space="0" w:color="auto"/>
              <w:right w:val="single" w:sz="4" w:space="0" w:color="auto"/>
            </w:tcBorders>
          </w:tcPr>
          <w:p w14:paraId="23C46E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C41C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B8B034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F08F2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55413F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58FFC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633D65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379D0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DL_1A-3A-21A-42A_n257H_UL_1A_n257A</w:t>
            </w:r>
          </w:p>
        </w:tc>
        <w:tc>
          <w:tcPr>
            <w:tcW w:w="349" w:type="pct"/>
            <w:tcBorders>
              <w:top w:val="single" w:sz="4" w:space="0" w:color="auto"/>
              <w:left w:val="single" w:sz="4" w:space="0" w:color="auto"/>
              <w:bottom w:val="single" w:sz="4" w:space="0" w:color="auto"/>
              <w:right w:val="single" w:sz="4" w:space="0" w:color="auto"/>
            </w:tcBorders>
          </w:tcPr>
          <w:p w14:paraId="4342BE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2861E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E44A5D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9C1D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21BE84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3AB1A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F2E7F9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B30A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DL_1A-3A-21A-42A_n257H_UL_1A_n257G</w:t>
            </w:r>
          </w:p>
        </w:tc>
        <w:tc>
          <w:tcPr>
            <w:tcW w:w="349" w:type="pct"/>
            <w:tcBorders>
              <w:top w:val="single" w:sz="4" w:space="0" w:color="auto"/>
              <w:left w:val="single" w:sz="4" w:space="0" w:color="auto"/>
              <w:bottom w:val="single" w:sz="4" w:space="0" w:color="auto"/>
              <w:right w:val="single" w:sz="4" w:space="0" w:color="auto"/>
            </w:tcBorders>
          </w:tcPr>
          <w:p w14:paraId="58AC2E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0813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84F0F4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08F8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36B4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BAF3F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5FBF1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E249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DL_1A-3A-21A-42A_n257H_UL_1A_n257H</w:t>
            </w:r>
          </w:p>
        </w:tc>
        <w:tc>
          <w:tcPr>
            <w:tcW w:w="349" w:type="pct"/>
            <w:tcBorders>
              <w:top w:val="single" w:sz="4" w:space="0" w:color="auto"/>
              <w:left w:val="single" w:sz="4" w:space="0" w:color="auto"/>
              <w:bottom w:val="single" w:sz="4" w:space="0" w:color="auto"/>
              <w:right w:val="single" w:sz="4" w:space="0" w:color="auto"/>
            </w:tcBorders>
          </w:tcPr>
          <w:p w14:paraId="452D9E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22F88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9B7B1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BCEE3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0224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438C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6134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328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DL_1A-3A-21A-42A_n257H_UL_21A_n257A</w:t>
            </w:r>
          </w:p>
        </w:tc>
        <w:tc>
          <w:tcPr>
            <w:tcW w:w="349" w:type="pct"/>
            <w:tcBorders>
              <w:top w:val="single" w:sz="4" w:space="0" w:color="auto"/>
              <w:left w:val="single" w:sz="4" w:space="0" w:color="auto"/>
              <w:bottom w:val="single" w:sz="4" w:space="0" w:color="auto"/>
              <w:right w:val="single" w:sz="4" w:space="0" w:color="auto"/>
            </w:tcBorders>
          </w:tcPr>
          <w:p w14:paraId="068A52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390CE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5526A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5CB61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759D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915A4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F06D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3949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DL_1A-3A-21A-42A_n257H_UL_21A_n257G</w:t>
            </w:r>
          </w:p>
        </w:tc>
        <w:tc>
          <w:tcPr>
            <w:tcW w:w="349" w:type="pct"/>
            <w:tcBorders>
              <w:top w:val="single" w:sz="4" w:space="0" w:color="auto"/>
              <w:left w:val="single" w:sz="4" w:space="0" w:color="auto"/>
              <w:bottom w:val="single" w:sz="4" w:space="0" w:color="auto"/>
              <w:right w:val="single" w:sz="4" w:space="0" w:color="auto"/>
            </w:tcBorders>
          </w:tcPr>
          <w:p w14:paraId="1AC9BE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8ADD7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2C327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9939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33CF2E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F35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6064C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DB088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DL_1A-3A-21A-42A_n257H_UL_21A_n257H</w:t>
            </w:r>
          </w:p>
        </w:tc>
        <w:tc>
          <w:tcPr>
            <w:tcW w:w="349" w:type="pct"/>
            <w:tcBorders>
              <w:top w:val="single" w:sz="4" w:space="0" w:color="auto"/>
              <w:left w:val="single" w:sz="4" w:space="0" w:color="auto"/>
              <w:bottom w:val="single" w:sz="4" w:space="0" w:color="auto"/>
              <w:right w:val="single" w:sz="4" w:space="0" w:color="auto"/>
            </w:tcBorders>
          </w:tcPr>
          <w:p w14:paraId="687CA6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10271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5D60C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FA51B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C22EE0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31134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5D013C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ABB82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DL_1A-3A-21A-42A_n257H_UL_42A_n257A</w:t>
            </w:r>
          </w:p>
        </w:tc>
        <w:tc>
          <w:tcPr>
            <w:tcW w:w="349" w:type="pct"/>
            <w:tcBorders>
              <w:top w:val="single" w:sz="4" w:space="0" w:color="auto"/>
              <w:left w:val="single" w:sz="4" w:space="0" w:color="auto"/>
              <w:bottom w:val="single" w:sz="4" w:space="0" w:color="auto"/>
              <w:right w:val="single" w:sz="4" w:space="0" w:color="auto"/>
            </w:tcBorders>
          </w:tcPr>
          <w:p w14:paraId="06809E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F5058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64C93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D873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7A9BED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60B97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D7BD7A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A9361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DL_1A-3A-21A-42A_n257H_UL_42A_n257G</w:t>
            </w:r>
          </w:p>
        </w:tc>
        <w:tc>
          <w:tcPr>
            <w:tcW w:w="349" w:type="pct"/>
            <w:tcBorders>
              <w:top w:val="single" w:sz="4" w:space="0" w:color="auto"/>
              <w:left w:val="single" w:sz="4" w:space="0" w:color="auto"/>
              <w:bottom w:val="single" w:sz="4" w:space="0" w:color="auto"/>
              <w:right w:val="single" w:sz="4" w:space="0" w:color="auto"/>
            </w:tcBorders>
          </w:tcPr>
          <w:p w14:paraId="62FD47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9AE73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9A139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5EF49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7E74B1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37DF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B8953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30C76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DL_1A-3A-21A-42A_n257H_UL_42A_n257H</w:t>
            </w:r>
          </w:p>
        </w:tc>
        <w:tc>
          <w:tcPr>
            <w:tcW w:w="349" w:type="pct"/>
            <w:tcBorders>
              <w:top w:val="single" w:sz="4" w:space="0" w:color="auto"/>
              <w:left w:val="single" w:sz="4" w:space="0" w:color="auto"/>
              <w:bottom w:val="single" w:sz="4" w:space="0" w:color="auto"/>
              <w:right w:val="single" w:sz="4" w:space="0" w:color="auto"/>
            </w:tcBorders>
          </w:tcPr>
          <w:p w14:paraId="101A02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D450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C27D30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ED715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C71C87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2572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2B7721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34077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DL_1A-3A-21A-42A_n257I_UL_1A_n257A</w:t>
            </w:r>
          </w:p>
        </w:tc>
        <w:tc>
          <w:tcPr>
            <w:tcW w:w="349" w:type="pct"/>
            <w:tcBorders>
              <w:top w:val="single" w:sz="4" w:space="0" w:color="auto"/>
              <w:left w:val="single" w:sz="4" w:space="0" w:color="auto"/>
              <w:bottom w:val="single" w:sz="4" w:space="0" w:color="auto"/>
              <w:right w:val="single" w:sz="4" w:space="0" w:color="auto"/>
            </w:tcBorders>
          </w:tcPr>
          <w:p w14:paraId="6B40EF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21AD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8065D7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3BE9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078F25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F4F7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19293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A09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DL_1A-3A-21A-42A_n257I_UL_1A_n257G</w:t>
            </w:r>
          </w:p>
        </w:tc>
        <w:tc>
          <w:tcPr>
            <w:tcW w:w="349" w:type="pct"/>
            <w:tcBorders>
              <w:top w:val="single" w:sz="4" w:space="0" w:color="auto"/>
              <w:left w:val="single" w:sz="4" w:space="0" w:color="auto"/>
              <w:bottom w:val="single" w:sz="4" w:space="0" w:color="auto"/>
              <w:right w:val="single" w:sz="4" w:space="0" w:color="auto"/>
            </w:tcBorders>
          </w:tcPr>
          <w:p w14:paraId="0694FA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62FC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C6D24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2133E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750A8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66FD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D49F6B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4E0E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DL_1A-3A-21A-42A_n257I_UL_1A_n257H</w:t>
            </w:r>
          </w:p>
        </w:tc>
        <w:tc>
          <w:tcPr>
            <w:tcW w:w="349" w:type="pct"/>
            <w:tcBorders>
              <w:top w:val="single" w:sz="4" w:space="0" w:color="auto"/>
              <w:left w:val="single" w:sz="4" w:space="0" w:color="auto"/>
              <w:bottom w:val="single" w:sz="4" w:space="0" w:color="auto"/>
              <w:right w:val="single" w:sz="4" w:space="0" w:color="auto"/>
            </w:tcBorders>
          </w:tcPr>
          <w:p w14:paraId="037CD2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95D6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D47C57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7007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5CF4C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BA2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7487F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8A26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DL_1A-3A-21A-42A_n257I_UL_1A_n257I</w:t>
            </w:r>
          </w:p>
        </w:tc>
        <w:tc>
          <w:tcPr>
            <w:tcW w:w="349" w:type="pct"/>
            <w:tcBorders>
              <w:top w:val="single" w:sz="4" w:space="0" w:color="auto"/>
              <w:left w:val="single" w:sz="4" w:space="0" w:color="auto"/>
              <w:bottom w:val="single" w:sz="4" w:space="0" w:color="auto"/>
              <w:right w:val="single" w:sz="4" w:space="0" w:color="auto"/>
            </w:tcBorders>
          </w:tcPr>
          <w:p w14:paraId="03FFE8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B774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987BD9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7804C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0688A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B471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D7B5C3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F8FBC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DL_1A-3A-21A-42A_n257I_UL_21A_n257A</w:t>
            </w:r>
          </w:p>
        </w:tc>
        <w:tc>
          <w:tcPr>
            <w:tcW w:w="349" w:type="pct"/>
            <w:tcBorders>
              <w:top w:val="single" w:sz="4" w:space="0" w:color="auto"/>
              <w:left w:val="single" w:sz="4" w:space="0" w:color="auto"/>
              <w:bottom w:val="single" w:sz="4" w:space="0" w:color="auto"/>
              <w:right w:val="single" w:sz="4" w:space="0" w:color="auto"/>
            </w:tcBorders>
          </w:tcPr>
          <w:p w14:paraId="084460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332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FBFBAC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96D41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8249B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451B4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9A03C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08CEF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DL_1A-3A-21A-42A_n257I_UL_21A_n257G</w:t>
            </w:r>
          </w:p>
        </w:tc>
        <w:tc>
          <w:tcPr>
            <w:tcW w:w="349" w:type="pct"/>
            <w:tcBorders>
              <w:top w:val="single" w:sz="4" w:space="0" w:color="auto"/>
              <w:left w:val="single" w:sz="4" w:space="0" w:color="auto"/>
              <w:bottom w:val="single" w:sz="4" w:space="0" w:color="auto"/>
              <w:right w:val="single" w:sz="4" w:space="0" w:color="auto"/>
            </w:tcBorders>
          </w:tcPr>
          <w:p w14:paraId="79CE4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89C81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712DD9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9CB43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F1B23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4F20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5842E0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18EC6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DL_1A-3A-21A-42A_n257I_UL_21A_n257H</w:t>
            </w:r>
          </w:p>
        </w:tc>
        <w:tc>
          <w:tcPr>
            <w:tcW w:w="349" w:type="pct"/>
            <w:tcBorders>
              <w:top w:val="single" w:sz="4" w:space="0" w:color="auto"/>
              <w:left w:val="single" w:sz="4" w:space="0" w:color="auto"/>
              <w:bottom w:val="single" w:sz="4" w:space="0" w:color="auto"/>
              <w:right w:val="single" w:sz="4" w:space="0" w:color="auto"/>
            </w:tcBorders>
          </w:tcPr>
          <w:p w14:paraId="0D6C74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C1BC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7B30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BF0A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B14F6F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E545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7D67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E566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DL_1A-3A-21A-42A_n257I_UL_21A_n257I</w:t>
            </w:r>
          </w:p>
        </w:tc>
        <w:tc>
          <w:tcPr>
            <w:tcW w:w="349" w:type="pct"/>
            <w:tcBorders>
              <w:top w:val="single" w:sz="4" w:space="0" w:color="auto"/>
              <w:left w:val="single" w:sz="4" w:space="0" w:color="auto"/>
              <w:bottom w:val="single" w:sz="4" w:space="0" w:color="auto"/>
              <w:right w:val="single" w:sz="4" w:space="0" w:color="auto"/>
            </w:tcBorders>
          </w:tcPr>
          <w:p w14:paraId="1D8804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63268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E731A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68C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5C02D4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94EE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1F0E2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A09BF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DL_1A-3A-21A-42A_n257I_UL_42A_n257A</w:t>
            </w:r>
          </w:p>
        </w:tc>
        <w:tc>
          <w:tcPr>
            <w:tcW w:w="349" w:type="pct"/>
            <w:tcBorders>
              <w:top w:val="single" w:sz="4" w:space="0" w:color="auto"/>
              <w:left w:val="single" w:sz="4" w:space="0" w:color="auto"/>
              <w:bottom w:val="single" w:sz="4" w:space="0" w:color="auto"/>
              <w:right w:val="single" w:sz="4" w:space="0" w:color="auto"/>
            </w:tcBorders>
          </w:tcPr>
          <w:p w14:paraId="130287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105D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5E3636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F68BE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066156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74F23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62C1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C6FC6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DL_1A-3A-21A-42A_n257I_UL_42A_n257G</w:t>
            </w:r>
          </w:p>
        </w:tc>
        <w:tc>
          <w:tcPr>
            <w:tcW w:w="349" w:type="pct"/>
            <w:tcBorders>
              <w:top w:val="single" w:sz="4" w:space="0" w:color="auto"/>
              <w:left w:val="single" w:sz="4" w:space="0" w:color="auto"/>
              <w:bottom w:val="single" w:sz="4" w:space="0" w:color="auto"/>
              <w:right w:val="single" w:sz="4" w:space="0" w:color="auto"/>
            </w:tcBorders>
          </w:tcPr>
          <w:p w14:paraId="370F2F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CABB3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1913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0332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0B8D69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0D7C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FFC3B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B22A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DL_1A-3A-21A-42A_n257I_UL_42A_n257H</w:t>
            </w:r>
          </w:p>
        </w:tc>
        <w:tc>
          <w:tcPr>
            <w:tcW w:w="349" w:type="pct"/>
            <w:tcBorders>
              <w:top w:val="single" w:sz="4" w:space="0" w:color="auto"/>
              <w:left w:val="single" w:sz="4" w:space="0" w:color="auto"/>
              <w:bottom w:val="single" w:sz="4" w:space="0" w:color="auto"/>
              <w:right w:val="single" w:sz="4" w:space="0" w:color="auto"/>
            </w:tcBorders>
          </w:tcPr>
          <w:p w14:paraId="0F06AD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E4535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021A48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B07C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EB05DB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086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C16ACB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8F2E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DL_1A-3A-21A-42A_n257I_UL_42A_n257I</w:t>
            </w:r>
          </w:p>
        </w:tc>
        <w:tc>
          <w:tcPr>
            <w:tcW w:w="349" w:type="pct"/>
            <w:tcBorders>
              <w:top w:val="single" w:sz="4" w:space="0" w:color="auto"/>
              <w:left w:val="single" w:sz="4" w:space="0" w:color="auto"/>
              <w:bottom w:val="single" w:sz="4" w:space="0" w:color="auto"/>
              <w:right w:val="single" w:sz="4" w:space="0" w:color="auto"/>
            </w:tcBorders>
          </w:tcPr>
          <w:p w14:paraId="51EEDE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3CCD3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CABBD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3945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CC3BC0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C1065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7ADE79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ECFE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DL_1A-3A-21A-42C_n257G_UL_1A_n257A</w:t>
            </w:r>
          </w:p>
        </w:tc>
        <w:tc>
          <w:tcPr>
            <w:tcW w:w="349" w:type="pct"/>
            <w:tcBorders>
              <w:top w:val="single" w:sz="4" w:space="0" w:color="auto"/>
              <w:left w:val="single" w:sz="4" w:space="0" w:color="auto"/>
              <w:bottom w:val="single" w:sz="4" w:space="0" w:color="auto"/>
              <w:right w:val="single" w:sz="4" w:space="0" w:color="auto"/>
            </w:tcBorders>
          </w:tcPr>
          <w:p w14:paraId="4AF46D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E0F0D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779AA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17405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AF2B98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C39E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08BA1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59B77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DL_1A-3A-21A-42C_n257G_UL_1A_n257G</w:t>
            </w:r>
          </w:p>
        </w:tc>
        <w:tc>
          <w:tcPr>
            <w:tcW w:w="349" w:type="pct"/>
            <w:tcBorders>
              <w:top w:val="single" w:sz="4" w:space="0" w:color="auto"/>
              <w:left w:val="single" w:sz="4" w:space="0" w:color="auto"/>
              <w:bottom w:val="single" w:sz="4" w:space="0" w:color="auto"/>
              <w:right w:val="single" w:sz="4" w:space="0" w:color="auto"/>
            </w:tcBorders>
          </w:tcPr>
          <w:p w14:paraId="083AF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928FE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4B61C6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96B7B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63063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0F20A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2D30A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7B639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DL_1A-3A-21A-42C_n257G_UL_21A_n257A</w:t>
            </w:r>
          </w:p>
        </w:tc>
        <w:tc>
          <w:tcPr>
            <w:tcW w:w="349" w:type="pct"/>
            <w:tcBorders>
              <w:top w:val="single" w:sz="4" w:space="0" w:color="auto"/>
              <w:left w:val="single" w:sz="4" w:space="0" w:color="auto"/>
              <w:bottom w:val="single" w:sz="4" w:space="0" w:color="auto"/>
              <w:right w:val="single" w:sz="4" w:space="0" w:color="auto"/>
            </w:tcBorders>
          </w:tcPr>
          <w:p w14:paraId="14BED8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87D5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BB0156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32BF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EEF476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C931D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620717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53D67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DL_1A-3A-21A-42C_n257G_UL_21A_n257G</w:t>
            </w:r>
          </w:p>
        </w:tc>
        <w:tc>
          <w:tcPr>
            <w:tcW w:w="349" w:type="pct"/>
            <w:tcBorders>
              <w:top w:val="single" w:sz="4" w:space="0" w:color="auto"/>
              <w:left w:val="single" w:sz="4" w:space="0" w:color="auto"/>
              <w:bottom w:val="single" w:sz="4" w:space="0" w:color="auto"/>
              <w:right w:val="single" w:sz="4" w:space="0" w:color="auto"/>
            </w:tcBorders>
          </w:tcPr>
          <w:p w14:paraId="4FBF79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F929A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3DC04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A05F1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0EC4E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A54A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1D805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AEE2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DL_1A-3A-21A-42C_n257G_UL_42A_n257A</w:t>
            </w:r>
          </w:p>
        </w:tc>
        <w:tc>
          <w:tcPr>
            <w:tcW w:w="349" w:type="pct"/>
            <w:tcBorders>
              <w:top w:val="single" w:sz="4" w:space="0" w:color="auto"/>
              <w:left w:val="single" w:sz="4" w:space="0" w:color="auto"/>
              <w:bottom w:val="single" w:sz="4" w:space="0" w:color="auto"/>
              <w:right w:val="single" w:sz="4" w:space="0" w:color="auto"/>
            </w:tcBorders>
          </w:tcPr>
          <w:p w14:paraId="214113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93BE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70E75A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0C3B5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04739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D3E5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104B8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D294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DL_1A-3A-21A-42C_n257G_UL_42A_n257G</w:t>
            </w:r>
          </w:p>
        </w:tc>
        <w:tc>
          <w:tcPr>
            <w:tcW w:w="349" w:type="pct"/>
            <w:tcBorders>
              <w:top w:val="single" w:sz="4" w:space="0" w:color="auto"/>
              <w:left w:val="single" w:sz="4" w:space="0" w:color="auto"/>
              <w:bottom w:val="single" w:sz="4" w:space="0" w:color="auto"/>
              <w:right w:val="single" w:sz="4" w:space="0" w:color="auto"/>
            </w:tcBorders>
          </w:tcPr>
          <w:p w14:paraId="4B940F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A2C4A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02E56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A964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8472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93353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29D73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31EC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DL_1A-3A-21A-42C_n257H_UL_1A_n257A</w:t>
            </w:r>
          </w:p>
        </w:tc>
        <w:tc>
          <w:tcPr>
            <w:tcW w:w="349" w:type="pct"/>
            <w:tcBorders>
              <w:top w:val="single" w:sz="4" w:space="0" w:color="auto"/>
              <w:left w:val="single" w:sz="4" w:space="0" w:color="auto"/>
              <w:bottom w:val="single" w:sz="4" w:space="0" w:color="auto"/>
              <w:right w:val="single" w:sz="4" w:space="0" w:color="auto"/>
            </w:tcBorders>
          </w:tcPr>
          <w:p w14:paraId="1F426A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F359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FC0DA1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7C3F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D97888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5CC6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FB4104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B3198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DL_1A-3A-21A-42C_n257H_UL_1A_n257G</w:t>
            </w:r>
          </w:p>
        </w:tc>
        <w:tc>
          <w:tcPr>
            <w:tcW w:w="349" w:type="pct"/>
            <w:tcBorders>
              <w:top w:val="single" w:sz="4" w:space="0" w:color="auto"/>
              <w:left w:val="single" w:sz="4" w:space="0" w:color="auto"/>
              <w:bottom w:val="single" w:sz="4" w:space="0" w:color="auto"/>
              <w:right w:val="single" w:sz="4" w:space="0" w:color="auto"/>
            </w:tcBorders>
          </w:tcPr>
          <w:p w14:paraId="68C71D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9C24C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F5F94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698B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C18FAC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55958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F3230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E21B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DL_1A-3A-21A-42C_n257H_UL_1A_n257H</w:t>
            </w:r>
          </w:p>
        </w:tc>
        <w:tc>
          <w:tcPr>
            <w:tcW w:w="349" w:type="pct"/>
            <w:tcBorders>
              <w:top w:val="single" w:sz="4" w:space="0" w:color="auto"/>
              <w:left w:val="single" w:sz="4" w:space="0" w:color="auto"/>
              <w:bottom w:val="single" w:sz="4" w:space="0" w:color="auto"/>
              <w:right w:val="single" w:sz="4" w:space="0" w:color="auto"/>
            </w:tcBorders>
          </w:tcPr>
          <w:p w14:paraId="22558D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721D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86ACDF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46CEC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C54D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937A6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FE2D9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89280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DL_1A-3A-21A-42C_n257H_UL_21A_n257A</w:t>
            </w:r>
          </w:p>
        </w:tc>
        <w:tc>
          <w:tcPr>
            <w:tcW w:w="349" w:type="pct"/>
            <w:tcBorders>
              <w:top w:val="single" w:sz="4" w:space="0" w:color="auto"/>
              <w:left w:val="single" w:sz="4" w:space="0" w:color="auto"/>
              <w:bottom w:val="single" w:sz="4" w:space="0" w:color="auto"/>
              <w:right w:val="single" w:sz="4" w:space="0" w:color="auto"/>
            </w:tcBorders>
          </w:tcPr>
          <w:p w14:paraId="676155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1D12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4FAC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8E2E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A9BF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D177C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CB28C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2745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DL_1A-3A-21A-42C_n257H_UL_21A_n257G</w:t>
            </w:r>
          </w:p>
        </w:tc>
        <w:tc>
          <w:tcPr>
            <w:tcW w:w="349" w:type="pct"/>
            <w:tcBorders>
              <w:top w:val="single" w:sz="4" w:space="0" w:color="auto"/>
              <w:left w:val="single" w:sz="4" w:space="0" w:color="auto"/>
              <w:bottom w:val="single" w:sz="4" w:space="0" w:color="auto"/>
              <w:right w:val="single" w:sz="4" w:space="0" w:color="auto"/>
            </w:tcBorders>
          </w:tcPr>
          <w:p w14:paraId="6F95DB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0B71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9118C7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4781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2EFAA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851FF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65301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8CA06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DL_1A-3A-21A-42C_n257H_UL_21A_n257H</w:t>
            </w:r>
          </w:p>
        </w:tc>
        <w:tc>
          <w:tcPr>
            <w:tcW w:w="349" w:type="pct"/>
            <w:tcBorders>
              <w:top w:val="single" w:sz="4" w:space="0" w:color="auto"/>
              <w:left w:val="single" w:sz="4" w:space="0" w:color="auto"/>
              <w:bottom w:val="single" w:sz="4" w:space="0" w:color="auto"/>
              <w:right w:val="single" w:sz="4" w:space="0" w:color="auto"/>
            </w:tcBorders>
          </w:tcPr>
          <w:p w14:paraId="2976D2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74C1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3D788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1458C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42F438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DDD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735255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8F295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DL_1A-3A-21A-42C_n257H_UL_42A_n257A</w:t>
            </w:r>
          </w:p>
        </w:tc>
        <w:tc>
          <w:tcPr>
            <w:tcW w:w="349" w:type="pct"/>
            <w:tcBorders>
              <w:top w:val="single" w:sz="4" w:space="0" w:color="auto"/>
              <w:left w:val="single" w:sz="4" w:space="0" w:color="auto"/>
              <w:bottom w:val="single" w:sz="4" w:space="0" w:color="auto"/>
              <w:right w:val="single" w:sz="4" w:space="0" w:color="auto"/>
            </w:tcBorders>
          </w:tcPr>
          <w:p w14:paraId="1D599E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2EF6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BDAF8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E0448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985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66D39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1862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E654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DL_1A-3A-21A-42C_n257H_UL_42A_n257G</w:t>
            </w:r>
          </w:p>
        </w:tc>
        <w:tc>
          <w:tcPr>
            <w:tcW w:w="349" w:type="pct"/>
            <w:tcBorders>
              <w:top w:val="single" w:sz="4" w:space="0" w:color="auto"/>
              <w:left w:val="single" w:sz="4" w:space="0" w:color="auto"/>
              <w:bottom w:val="single" w:sz="4" w:space="0" w:color="auto"/>
              <w:right w:val="single" w:sz="4" w:space="0" w:color="auto"/>
            </w:tcBorders>
          </w:tcPr>
          <w:p w14:paraId="3B482A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AA2B8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F7AFC2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C271C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38537B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8B7AA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9BC01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9188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DL_1A-3A-21A-42C_n257H_UL_42A_n257H</w:t>
            </w:r>
          </w:p>
        </w:tc>
        <w:tc>
          <w:tcPr>
            <w:tcW w:w="349" w:type="pct"/>
            <w:tcBorders>
              <w:top w:val="single" w:sz="4" w:space="0" w:color="auto"/>
              <w:left w:val="single" w:sz="4" w:space="0" w:color="auto"/>
              <w:bottom w:val="single" w:sz="4" w:space="0" w:color="auto"/>
              <w:right w:val="single" w:sz="4" w:space="0" w:color="auto"/>
            </w:tcBorders>
          </w:tcPr>
          <w:p w14:paraId="3533BF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D36A2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3F4D9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347A2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E28E41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C33B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2986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93D2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DL_1A-3A-21A-42C_n257I_UL_1A_n257A</w:t>
            </w:r>
          </w:p>
        </w:tc>
        <w:tc>
          <w:tcPr>
            <w:tcW w:w="349" w:type="pct"/>
            <w:tcBorders>
              <w:top w:val="single" w:sz="4" w:space="0" w:color="auto"/>
              <w:left w:val="single" w:sz="4" w:space="0" w:color="auto"/>
              <w:bottom w:val="single" w:sz="4" w:space="0" w:color="auto"/>
              <w:right w:val="single" w:sz="4" w:space="0" w:color="auto"/>
            </w:tcBorders>
          </w:tcPr>
          <w:p w14:paraId="6E1215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C2E3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A30BE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30B64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7137BD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83DF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18A4A7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1FB0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DL_1A-3A-21A-42C_n257I_UL_1A_n257G</w:t>
            </w:r>
          </w:p>
        </w:tc>
        <w:tc>
          <w:tcPr>
            <w:tcW w:w="349" w:type="pct"/>
            <w:tcBorders>
              <w:top w:val="single" w:sz="4" w:space="0" w:color="auto"/>
              <w:left w:val="single" w:sz="4" w:space="0" w:color="auto"/>
              <w:bottom w:val="single" w:sz="4" w:space="0" w:color="auto"/>
              <w:right w:val="single" w:sz="4" w:space="0" w:color="auto"/>
            </w:tcBorders>
          </w:tcPr>
          <w:p w14:paraId="51C108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568CB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507FF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B4B0F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8D9FD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93A02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C1C0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1568D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DL_1A-3A-21A-42C_n257I_UL_1A_n257H</w:t>
            </w:r>
          </w:p>
        </w:tc>
        <w:tc>
          <w:tcPr>
            <w:tcW w:w="349" w:type="pct"/>
            <w:tcBorders>
              <w:top w:val="single" w:sz="4" w:space="0" w:color="auto"/>
              <w:left w:val="single" w:sz="4" w:space="0" w:color="auto"/>
              <w:bottom w:val="single" w:sz="4" w:space="0" w:color="auto"/>
              <w:right w:val="single" w:sz="4" w:space="0" w:color="auto"/>
            </w:tcBorders>
          </w:tcPr>
          <w:p w14:paraId="009130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CFB64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33BC3C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6D2DD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29684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36286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199DB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50ED7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DL_1A-3A-21A-42C_n257I_UL_1A_n257I</w:t>
            </w:r>
          </w:p>
        </w:tc>
        <w:tc>
          <w:tcPr>
            <w:tcW w:w="349" w:type="pct"/>
            <w:tcBorders>
              <w:top w:val="single" w:sz="4" w:space="0" w:color="auto"/>
              <w:left w:val="single" w:sz="4" w:space="0" w:color="auto"/>
              <w:bottom w:val="single" w:sz="4" w:space="0" w:color="auto"/>
              <w:right w:val="single" w:sz="4" w:space="0" w:color="auto"/>
            </w:tcBorders>
          </w:tcPr>
          <w:p w14:paraId="5566D3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C07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5D64EF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9F63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2C7203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2B3B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063D96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8233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DL_1A-3A-21A-42C_n257I_UL_21A_n257A</w:t>
            </w:r>
          </w:p>
        </w:tc>
        <w:tc>
          <w:tcPr>
            <w:tcW w:w="349" w:type="pct"/>
            <w:tcBorders>
              <w:top w:val="single" w:sz="4" w:space="0" w:color="auto"/>
              <w:left w:val="single" w:sz="4" w:space="0" w:color="auto"/>
              <w:bottom w:val="single" w:sz="4" w:space="0" w:color="auto"/>
              <w:right w:val="single" w:sz="4" w:space="0" w:color="auto"/>
            </w:tcBorders>
          </w:tcPr>
          <w:p w14:paraId="5BECE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AF901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C635C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0A61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15C596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DEB2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D3869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9725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DL_1A-3A-21A-42C_n257I_UL_21A_n257G</w:t>
            </w:r>
          </w:p>
        </w:tc>
        <w:tc>
          <w:tcPr>
            <w:tcW w:w="349" w:type="pct"/>
            <w:tcBorders>
              <w:top w:val="single" w:sz="4" w:space="0" w:color="auto"/>
              <w:left w:val="single" w:sz="4" w:space="0" w:color="auto"/>
              <w:bottom w:val="single" w:sz="4" w:space="0" w:color="auto"/>
              <w:right w:val="single" w:sz="4" w:space="0" w:color="auto"/>
            </w:tcBorders>
          </w:tcPr>
          <w:p w14:paraId="6E8EE8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B7F0F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48B619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22C6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D877E8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20EFB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BEB03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4E00D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DL_1A-3A-21A-42C_n257I_UL_21A_n257H</w:t>
            </w:r>
          </w:p>
        </w:tc>
        <w:tc>
          <w:tcPr>
            <w:tcW w:w="349" w:type="pct"/>
            <w:tcBorders>
              <w:top w:val="single" w:sz="4" w:space="0" w:color="auto"/>
              <w:left w:val="single" w:sz="4" w:space="0" w:color="auto"/>
              <w:bottom w:val="single" w:sz="4" w:space="0" w:color="auto"/>
              <w:right w:val="single" w:sz="4" w:space="0" w:color="auto"/>
            </w:tcBorders>
          </w:tcPr>
          <w:p w14:paraId="2270DB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EA1BE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22921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4C97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85F432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A039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E44805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87C1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DL_1A-3A-21A-42C_n257I_UL_21A_n257I</w:t>
            </w:r>
          </w:p>
        </w:tc>
        <w:tc>
          <w:tcPr>
            <w:tcW w:w="349" w:type="pct"/>
            <w:tcBorders>
              <w:top w:val="single" w:sz="4" w:space="0" w:color="auto"/>
              <w:left w:val="single" w:sz="4" w:space="0" w:color="auto"/>
              <w:bottom w:val="single" w:sz="4" w:space="0" w:color="auto"/>
              <w:right w:val="single" w:sz="4" w:space="0" w:color="auto"/>
            </w:tcBorders>
          </w:tcPr>
          <w:p w14:paraId="1AAA6B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D869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757D0B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EEE2C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237DE2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4514E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E72E3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FC71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DL_1A-3A-21A-42C_n257I_UL_42A_n257A</w:t>
            </w:r>
          </w:p>
        </w:tc>
        <w:tc>
          <w:tcPr>
            <w:tcW w:w="349" w:type="pct"/>
            <w:tcBorders>
              <w:top w:val="single" w:sz="4" w:space="0" w:color="auto"/>
              <w:left w:val="single" w:sz="4" w:space="0" w:color="auto"/>
              <w:bottom w:val="single" w:sz="4" w:space="0" w:color="auto"/>
              <w:right w:val="single" w:sz="4" w:space="0" w:color="auto"/>
            </w:tcBorders>
          </w:tcPr>
          <w:p w14:paraId="539F25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B73F8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B19732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A635D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10722D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D13B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807035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E526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DL_1A-3A-21A-42C_n257I_UL_42A_n257G</w:t>
            </w:r>
          </w:p>
        </w:tc>
        <w:tc>
          <w:tcPr>
            <w:tcW w:w="349" w:type="pct"/>
            <w:tcBorders>
              <w:top w:val="single" w:sz="4" w:space="0" w:color="auto"/>
              <w:left w:val="single" w:sz="4" w:space="0" w:color="auto"/>
              <w:bottom w:val="single" w:sz="4" w:space="0" w:color="auto"/>
              <w:right w:val="single" w:sz="4" w:space="0" w:color="auto"/>
            </w:tcBorders>
          </w:tcPr>
          <w:p w14:paraId="1F128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2600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F7D1C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7381E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05782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FE039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C97662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01872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DL_1A-3A-21A-42C_n257I_UL_42A_n257H</w:t>
            </w:r>
          </w:p>
        </w:tc>
        <w:tc>
          <w:tcPr>
            <w:tcW w:w="349" w:type="pct"/>
            <w:tcBorders>
              <w:top w:val="single" w:sz="4" w:space="0" w:color="auto"/>
              <w:left w:val="single" w:sz="4" w:space="0" w:color="auto"/>
              <w:bottom w:val="single" w:sz="4" w:space="0" w:color="auto"/>
              <w:right w:val="single" w:sz="4" w:space="0" w:color="auto"/>
            </w:tcBorders>
          </w:tcPr>
          <w:p w14:paraId="24FB09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9F10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4FA5A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C9395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E4873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E2355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0494B1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37FB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DL_1A-3A-21A-42C_n257I_UL_42A_n257I</w:t>
            </w:r>
          </w:p>
        </w:tc>
        <w:tc>
          <w:tcPr>
            <w:tcW w:w="349" w:type="pct"/>
            <w:tcBorders>
              <w:top w:val="single" w:sz="4" w:space="0" w:color="auto"/>
              <w:left w:val="single" w:sz="4" w:space="0" w:color="auto"/>
              <w:bottom w:val="single" w:sz="4" w:space="0" w:color="auto"/>
              <w:right w:val="single" w:sz="4" w:space="0" w:color="auto"/>
            </w:tcBorders>
          </w:tcPr>
          <w:p w14:paraId="69ADD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36F2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0090A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9BB2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BEEB24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F3932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42DD9B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6D19D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DL_1A-19A-21A-42A_n257G_UL_19A_n257A</w:t>
            </w:r>
          </w:p>
        </w:tc>
        <w:tc>
          <w:tcPr>
            <w:tcW w:w="349" w:type="pct"/>
            <w:tcBorders>
              <w:top w:val="single" w:sz="4" w:space="0" w:color="auto"/>
              <w:left w:val="single" w:sz="4" w:space="0" w:color="auto"/>
              <w:bottom w:val="single" w:sz="4" w:space="0" w:color="auto"/>
              <w:right w:val="single" w:sz="4" w:space="0" w:color="auto"/>
            </w:tcBorders>
          </w:tcPr>
          <w:p w14:paraId="12868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5DA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92FAF6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5684D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D6738A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BF655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E0EF6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070B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DL_1A-19A-21A-42A_n257G_UL_19A_n257G</w:t>
            </w:r>
          </w:p>
        </w:tc>
        <w:tc>
          <w:tcPr>
            <w:tcW w:w="349" w:type="pct"/>
            <w:tcBorders>
              <w:top w:val="single" w:sz="4" w:space="0" w:color="auto"/>
              <w:left w:val="single" w:sz="4" w:space="0" w:color="auto"/>
              <w:bottom w:val="single" w:sz="4" w:space="0" w:color="auto"/>
              <w:right w:val="single" w:sz="4" w:space="0" w:color="auto"/>
            </w:tcBorders>
          </w:tcPr>
          <w:p w14:paraId="4F4CCC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3ED3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5559DD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9614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ACD82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ED4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8B101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F1D33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DL_1A-19A-21A-42A_n257G_UL_42A_n257A</w:t>
            </w:r>
          </w:p>
        </w:tc>
        <w:tc>
          <w:tcPr>
            <w:tcW w:w="349" w:type="pct"/>
            <w:tcBorders>
              <w:top w:val="single" w:sz="4" w:space="0" w:color="auto"/>
              <w:left w:val="single" w:sz="4" w:space="0" w:color="auto"/>
              <w:bottom w:val="single" w:sz="4" w:space="0" w:color="auto"/>
              <w:right w:val="single" w:sz="4" w:space="0" w:color="auto"/>
            </w:tcBorders>
          </w:tcPr>
          <w:p w14:paraId="6E437E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E694D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C178C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14454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928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7B3A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8BEE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F5A2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DL_1A-19A-21A-42A_n257G_UL_42A_n257G</w:t>
            </w:r>
          </w:p>
        </w:tc>
        <w:tc>
          <w:tcPr>
            <w:tcW w:w="349" w:type="pct"/>
            <w:tcBorders>
              <w:top w:val="single" w:sz="4" w:space="0" w:color="auto"/>
              <w:left w:val="single" w:sz="4" w:space="0" w:color="auto"/>
              <w:bottom w:val="single" w:sz="4" w:space="0" w:color="auto"/>
              <w:right w:val="single" w:sz="4" w:space="0" w:color="auto"/>
            </w:tcBorders>
          </w:tcPr>
          <w:p w14:paraId="416973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59240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B1942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8CDE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832628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FFB3E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896D9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4995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DL_1A-19A-21A-42A_n257H_UL_19A_n257A</w:t>
            </w:r>
          </w:p>
        </w:tc>
        <w:tc>
          <w:tcPr>
            <w:tcW w:w="349" w:type="pct"/>
            <w:tcBorders>
              <w:top w:val="single" w:sz="4" w:space="0" w:color="auto"/>
              <w:left w:val="single" w:sz="4" w:space="0" w:color="auto"/>
              <w:bottom w:val="single" w:sz="4" w:space="0" w:color="auto"/>
              <w:right w:val="single" w:sz="4" w:space="0" w:color="auto"/>
            </w:tcBorders>
          </w:tcPr>
          <w:p w14:paraId="0CF5F9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36F60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2D629C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D0C92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584E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D41E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9FDB49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2C6B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DL_1A-19A-21A-42A_n257H_UL_19A_n257G</w:t>
            </w:r>
          </w:p>
        </w:tc>
        <w:tc>
          <w:tcPr>
            <w:tcW w:w="349" w:type="pct"/>
            <w:tcBorders>
              <w:top w:val="single" w:sz="4" w:space="0" w:color="auto"/>
              <w:left w:val="single" w:sz="4" w:space="0" w:color="auto"/>
              <w:bottom w:val="single" w:sz="4" w:space="0" w:color="auto"/>
              <w:right w:val="single" w:sz="4" w:space="0" w:color="auto"/>
            </w:tcBorders>
          </w:tcPr>
          <w:p w14:paraId="791486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38A0A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BAB0F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22326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966B7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A57E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6E727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0601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DL_1A-19A-21A-42A_n257H_UL_19A_n257H</w:t>
            </w:r>
          </w:p>
        </w:tc>
        <w:tc>
          <w:tcPr>
            <w:tcW w:w="349" w:type="pct"/>
            <w:tcBorders>
              <w:top w:val="single" w:sz="4" w:space="0" w:color="auto"/>
              <w:left w:val="single" w:sz="4" w:space="0" w:color="auto"/>
              <w:bottom w:val="single" w:sz="4" w:space="0" w:color="auto"/>
              <w:right w:val="single" w:sz="4" w:space="0" w:color="auto"/>
            </w:tcBorders>
          </w:tcPr>
          <w:p w14:paraId="526D289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0BAEA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DB462C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3D68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ADE96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432E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CC43C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2AB8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DL_1A-19A-21A-42A_n257H_UL_42A_n257A</w:t>
            </w:r>
          </w:p>
        </w:tc>
        <w:tc>
          <w:tcPr>
            <w:tcW w:w="349" w:type="pct"/>
            <w:tcBorders>
              <w:top w:val="single" w:sz="4" w:space="0" w:color="auto"/>
              <w:left w:val="single" w:sz="4" w:space="0" w:color="auto"/>
              <w:bottom w:val="single" w:sz="4" w:space="0" w:color="auto"/>
              <w:right w:val="single" w:sz="4" w:space="0" w:color="auto"/>
            </w:tcBorders>
          </w:tcPr>
          <w:p w14:paraId="0E06C5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C938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69059A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ACC51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B6C1D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A1E4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32BA71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514D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DL_1A-19A-21A-42A_n257H_UL_42A_n257G</w:t>
            </w:r>
          </w:p>
        </w:tc>
        <w:tc>
          <w:tcPr>
            <w:tcW w:w="349" w:type="pct"/>
            <w:tcBorders>
              <w:top w:val="single" w:sz="4" w:space="0" w:color="auto"/>
              <w:left w:val="single" w:sz="4" w:space="0" w:color="auto"/>
              <w:bottom w:val="single" w:sz="4" w:space="0" w:color="auto"/>
              <w:right w:val="single" w:sz="4" w:space="0" w:color="auto"/>
            </w:tcBorders>
          </w:tcPr>
          <w:p w14:paraId="1B0FC0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6B9C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959040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6FB6A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3B90D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6310F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349C0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CB51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DL_1A-19A-21A-42A_n257H_UL_42A_n257H</w:t>
            </w:r>
          </w:p>
        </w:tc>
        <w:tc>
          <w:tcPr>
            <w:tcW w:w="349" w:type="pct"/>
            <w:tcBorders>
              <w:top w:val="single" w:sz="4" w:space="0" w:color="auto"/>
              <w:left w:val="single" w:sz="4" w:space="0" w:color="auto"/>
              <w:bottom w:val="single" w:sz="4" w:space="0" w:color="auto"/>
              <w:right w:val="single" w:sz="4" w:space="0" w:color="auto"/>
            </w:tcBorders>
          </w:tcPr>
          <w:p w14:paraId="1A7FCA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3990D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1B5A5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0959E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F24E2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AD81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20499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F66A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DL_1A-19A-21A-42A_n257I_UL_19A_n257A</w:t>
            </w:r>
          </w:p>
        </w:tc>
        <w:tc>
          <w:tcPr>
            <w:tcW w:w="349" w:type="pct"/>
            <w:tcBorders>
              <w:top w:val="single" w:sz="4" w:space="0" w:color="auto"/>
              <w:left w:val="single" w:sz="4" w:space="0" w:color="auto"/>
              <w:bottom w:val="single" w:sz="4" w:space="0" w:color="auto"/>
              <w:right w:val="single" w:sz="4" w:space="0" w:color="auto"/>
            </w:tcBorders>
          </w:tcPr>
          <w:p w14:paraId="2F99FA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270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27D936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68BB0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0E5E6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47FF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975EC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B47C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DL_1A-19A-21A-42A_n257I_UL_19A_n257G</w:t>
            </w:r>
          </w:p>
        </w:tc>
        <w:tc>
          <w:tcPr>
            <w:tcW w:w="349" w:type="pct"/>
            <w:tcBorders>
              <w:top w:val="single" w:sz="4" w:space="0" w:color="auto"/>
              <w:left w:val="single" w:sz="4" w:space="0" w:color="auto"/>
              <w:bottom w:val="single" w:sz="4" w:space="0" w:color="auto"/>
              <w:right w:val="single" w:sz="4" w:space="0" w:color="auto"/>
            </w:tcBorders>
          </w:tcPr>
          <w:p w14:paraId="332589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137F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0FD7CB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7A59F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DADA8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1FF2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6E90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B1BC3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DL_1A-19A-21A-42A_n257I_UL_19A_n257H</w:t>
            </w:r>
          </w:p>
        </w:tc>
        <w:tc>
          <w:tcPr>
            <w:tcW w:w="349" w:type="pct"/>
            <w:tcBorders>
              <w:top w:val="single" w:sz="4" w:space="0" w:color="auto"/>
              <w:left w:val="single" w:sz="4" w:space="0" w:color="auto"/>
              <w:bottom w:val="single" w:sz="4" w:space="0" w:color="auto"/>
              <w:right w:val="single" w:sz="4" w:space="0" w:color="auto"/>
            </w:tcBorders>
          </w:tcPr>
          <w:p w14:paraId="33370C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1EB0C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1455FB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76B2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DA4CE4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68990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B39CC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B60E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DL_1A-19A-21A-42A_n257I_UL_19A_n257I</w:t>
            </w:r>
          </w:p>
        </w:tc>
        <w:tc>
          <w:tcPr>
            <w:tcW w:w="349" w:type="pct"/>
            <w:tcBorders>
              <w:top w:val="single" w:sz="4" w:space="0" w:color="auto"/>
              <w:left w:val="single" w:sz="4" w:space="0" w:color="auto"/>
              <w:bottom w:val="single" w:sz="4" w:space="0" w:color="auto"/>
              <w:right w:val="single" w:sz="4" w:space="0" w:color="auto"/>
            </w:tcBorders>
          </w:tcPr>
          <w:p w14:paraId="25521C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A2385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FC15E6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84EE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732E6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6B07C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6BDEB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9169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DL_1A-19A-21A-42A_n257I_UL_42A_n257A</w:t>
            </w:r>
          </w:p>
        </w:tc>
        <w:tc>
          <w:tcPr>
            <w:tcW w:w="349" w:type="pct"/>
            <w:tcBorders>
              <w:top w:val="single" w:sz="4" w:space="0" w:color="auto"/>
              <w:left w:val="single" w:sz="4" w:space="0" w:color="auto"/>
              <w:bottom w:val="single" w:sz="4" w:space="0" w:color="auto"/>
              <w:right w:val="single" w:sz="4" w:space="0" w:color="auto"/>
            </w:tcBorders>
          </w:tcPr>
          <w:p w14:paraId="2996FD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07F7D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5F53F7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C90A7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656A0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1A058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006E65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84C5C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DL_1A-19A-21A-42A_n257I_UL_42A_n257G</w:t>
            </w:r>
          </w:p>
        </w:tc>
        <w:tc>
          <w:tcPr>
            <w:tcW w:w="349" w:type="pct"/>
            <w:tcBorders>
              <w:top w:val="single" w:sz="4" w:space="0" w:color="auto"/>
              <w:left w:val="single" w:sz="4" w:space="0" w:color="auto"/>
              <w:bottom w:val="single" w:sz="4" w:space="0" w:color="auto"/>
              <w:right w:val="single" w:sz="4" w:space="0" w:color="auto"/>
            </w:tcBorders>
          </w:tcPr>
          <w:p w14:paraId="248D95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AC17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0A991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89FFC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CB69D1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B432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08F8C7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C047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DL_1A-19A-21A-42A_n257I_UL_42A_n257H</w:t>
            </w:r>
          </w:p>
        </w:tc>
        <w:tc>
          <w:tcPr>
            <w:tcW w:w="349" w:type="pct"/>
            <w:tcBorders>
              <w:top w:val="single" w:sz="4" w:space="0" w:color="auto"/>
              <w:left w:val="single" w:sz="4" w:space="0" w:color="auto"/>
              <w:bottom w:val="single" w:sz="4" w:space="0" w:color="auto"/>
              <w:right w:val="single" w:sz="4" w:space="0" w:color="auto"/>
            </w:tcBorders>
          </w:tcPr>
          <w:p w14:paraId="627603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677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AF051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56423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DA514C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11B54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DAEF05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0D74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DL_1A-19A-21A-42A_n257I_UL_42A_n257I</w:t>
            </w:r>
          </w:p>
        </w:tc>
        <w:tc>
          <w:tcPr>
            <w:tcW w:w="349" w:type="pct"/>
            <w:tcBorders>
              <w:top w:val="single" w:sz="4" w:space="0" w:color="auto"/>
              <w:left w:val="single" w:sz="4" w:space="0" w:color="auto"/>
              <w:bottom w:val="single" w:sz="4" w:space="0" w:color="auto"/>
              <w:right w:val="single" w:sz="4" w:space="0" w:color="auto"/>
            </w:tcBorders>
          </w:tcPr>
          <w:p w14:paraId="453CF0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D8EB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5C83AC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D8388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0C4D2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F81E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92A9FB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B475C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DL_1A-19A-21A-42C_n257G_UL_19A_n257A</w:t>
            </w:r>
          </w:p>
        </w:tc>
        <w:tc>
          <w:tcPr>
            <w:tcW w:w="349" w:type="pct"/>
            <w:tcBorders>
              <w:top w:val="single" w:sz="4" w:space="0" w:color="auto"/>
              <w:left w:val="single" w:sz="4" w:space="0" w:color="auto"/>
              <w:bottom w:val="single" w:sz="4" w:space="0" w:color="auto"/>
              <w:right w:val="single" w:sz="4" w:space="0" w:color="auto"/>
            </w:tcBorders>
          </w:tcPr>
          <w:p w14:paraId="3BBA2F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0C61A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AF5C2E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43FC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34E51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0452F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286123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3E5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DL_1A-19A-21A-42C_n257G_UL_19A_n257G</w:t>
            </w:r>
          </w:p>
        </w:tc>
        <w:tc>
          <w:tcPr>
            <w:tcW w:w="349" w:type="pct"/>
            <w:tcBorders>
              <w:top w:val="single" w:sz="4" w:space="0" w:color="auto"/>
              <w:left w:val="single" w:sz="4" w:space="0" w:color="auto"/>
              <w:bottom w:val="single" w:sz="4" w:space="0" w:color="auto"/>
              <w:right w:val="single" w:sz="4" w:space="0" w:color="auto"/>
            </w:tcBorders>
          </w:tcPr>
          <w:p w14:paraId="49A2FA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612C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6FAFCE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C40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B6859B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4671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7C102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767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DL_1A-19A-21A-42C_n257G_UL_42A_n257A</w:t>
            </w:r>
          </w:p>
        </w:tc>
        <w:tc>
          <w:tcPr>
            <w:tcW w:w="349" w:type="pct"/>
            <w:tcBorders>
              <w:top w:val="single" w:sz="4" w:space="0" w:color="auto"/>
              <w:left w:val="single" w:sz="4" w:space="0" w:color="auto"/>
              <w:bottom w:val="single" w:sz="4" w:space="0" w:color="auto"/>
              <w:right w:val="single" w:sz="4" w:space="0" w:color="auto"/>
            </w:tcBorders>
          </w:tcPr>
          <w:p w14:paraId="080A73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09F0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C5FBEA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020DD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7EF038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767F7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8654ED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8538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DL_1A-19A-21A-42C_n257G_UL_42A_n257G</w:t>
            </w:r>
          </w:p>
        </w:tc>
        <w:tc>
          <w:tcPr>
            <w:tcW w:w="349" w:type="pct"/>
            <w:tcBorders>
              <w:top w:val="single" w:sz="4" w:space="0" w:color="auto"/>
              <w:left w:val="single" w:sz="4" w:space="0" w:color="auto"/>
              <w:bottom w:val="single" w:sz="4" w:space="0" w:color="auto"/>
              <w:right w:val="single" w:sz="4" w:space="0" w:color="auto"/>
            </w:tcBorders>
          </w:tcPr>
          <w:p w14:paraId="55E4FC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BFC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A4149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5B6D4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1F1BF7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24B93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0DB9F1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18F6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DL_1A-19A-21A-42C_n257H_UL_19A_n257A</w:t>
            </w:r>
          </w:p>
        </w:tc>
        <w:tc>
          <w:tcPr>
            <w:tcW w:w="349" w:type="pct"/>
            <w:tcBorders>
              <w:top w:val="single" w:sz="4" w:space="0" w:color="auto"/>
              <w:left w:val="single" w:sz="4" w:space="0" w:color="auto"/>
              <w:bottom w:val="single" w:sz="4" w:space="0" w:color="auto"/>
              <w:right w:val="single" w:sz="4" w:space="0" w:color="auto"/>
            </w:tcBorders>
          </w:tcPr>
          <w:p w14:paraId="5469B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63033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23A43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02CB6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E6EA4F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5BAF8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8ACA5D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72FA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DL_1A-19A-21A-42C_n257H_UL_19A_n257G</w:t>
            </w:r>
          </w:p>
        </w:tc>
        <w:tc>
          <w:tcPr>
            <w:tcW w:w="349" w:type="pct"/>
            <w:tcBorders>
              <w:top w:val="single" w:sz="4" w:space="0" w:color="auto"/>
              <w:left w:val="single" w:sz="4" w:space="0" w:color="auto"/>
              <w:bottom w:val="single" w:sz="4" w:space="0" w:color="auto"/>
              <w:right w:val="single" w:sz="4" w:space="0" w:color="auto"/>
            </w:tcBorders>
          </w:tcPr>
          <w:p w14:paraId="39FBA6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63D4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E8E9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D4344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99EDD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457B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4CF58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26244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DL_1A-19A-21A-42C_n257H_UL_19A_n257H</w:t>
            </w:r>
          </w:p>
        </w:tc>
        <w:tc>
          <w:tcPr>
            <w:tcW w:w="349" w:type="pct"/>
            <w:tcBorders>
              <w:top w:val="single" w:sz="4" w:space="0" w:color="auto"/>
              <w:left w:val="single" w:sz="4" w:space="0" w:color="auto"/>
              <w:bottom w:val="single" w:sz="4" w:space="0" w:color="auto"/>
              <w:right w:val="single" w:sz="4" w:space="0" w:color="auto"/>
            </w:tcBorders>
          </w:tcPr>
          <w:p w14:paraId="7EE6F8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DD6A6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CEA6D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8E370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687B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B5B33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9AAE6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8C73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DL_1A-19A-21A-42C_n257H_UL_42A_n257A</w:t>
            </w:r>
          </w:p>
        </w:tc>
        <w:tc>
          <w:tcPr>
            <w:tcW w:w="349" w:type="pct"/>
            <w:tcBorders>
              <w:top w:val="single" w:sz="4" w:space="0" w:color="auto"/>
              <w:left w:val="single" w:sz="4" w:space="0" w:color="auto"/>
              <w:bottom w:val="single" w:sz="4" w:space="0" w:color="auto"/>
              <w:right w:val="single" w:sz="4" w:space="0" w:color="auto"/>
            </w:tcBorders>
          </w:tcPr>
          <w:p w14:paraId="54480B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ADE29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EA090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8695E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D54C85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963C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4DE3E4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213A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DL_1A-19A-21A-42C_n257H_UL_42A_n257G</w:t>
            </w:r>
          </w:p>
        </w:tc>
        <w:tc>
          <w:tcPr>
            <w:tcW w:w="349" w:type="pct"/>
            <w:tcBorders>
              <w:top w:val="single" w:sz="4" w:space="0" w:color="auto"/>
              <w:left w:val="single" w:sz="4" w:space="0" w:color="auto"/>
              <w:bottom w:val="single" w:sz="4" w:space="0" w:color="auto"/>
              <w:right w:val="single" w:sz="4" w:space="0" w:color="auto"/>
            </w:tcBorders>
          </w:tcPr>
          <w:p w14:paraId="60D2CF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604D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3974E2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E9E23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3C7D6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8888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31B6C3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073E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DL_1A-19A-21A-42C_n257H_UL_42A_n257H</w:t>
            </w:r>
          </w:p>
        </w:tc>
        <w:tc>
          <w:tcPr>
            <w:tcW w:w="349" w:type="pct"/>
            <w:tcBorders>
              <w:top w:val="single" w:sz="4" w:space="0" w:color="auto"/>
              <w:left w:val="single" w:sz="4" w:space="0" w:color="auto"/>
              <w:bottom w:val="single" w:sz="4" w:space="0" w:color="auto"/>
              <w:right w:val="single" w:sz="4" w:space="0" w:color="auto"/>
            </w:tcBorders>
          </w:tcPr>
          <w:p w14:paraId="19E704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A1A9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AEDC70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F8A7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42DFD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3501A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2379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E130A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DL_1A-19A-21A-42C_n257I_UL_19A_n257A</w:t>
            </w:r>
          </w:p>
        </w:tc>
        <w:tc>
          <w:tcPr>
            <w:tcW w:w="349" w:type="pct"/>
            <w:tcBorders>
              <w:top w:val="single" w:sz="4" w:space="0" w:color="auto"/>
              <w:left w:val="single" w:sz="4" w:space="0" w:color="auto"/>
              <w:bottom w:val="single" w:sz="4" w:space="0" w:color="auto"/>
              <w:right w:val="single" w:sz="4" w:space="0" w:color="auto"/>
            </w:tcBorders>
          </w:tcPr>
          <w:p w14:paraId="4B882F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90F4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E0800B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0F70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F635A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8706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942A62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FEFF4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DL_1A-19A-21A-42C_n257I_UL_19A_n257G</w:t>
            </w:r>
          </w:p>
        </w:tc>
        <w:tc>
          <w:tcPr>
            <w:tcW w:w="349" w:type="pct"/>
            <w:tcBorders>
              <w:top w:val="single" w:sz="4" w:space="0" w:color="auto"/>
              <w:left w:val="single" w:sz="4" w:space="0" w:color="auto"/>
              <w:bottom w:val="single" w:sz="4" w:space="0" w:color="auto"/>
              <w:right w:val="single" w:sz="4" w:space="0" w:color="auto"/>
            </w:tcBorders>
          </w:tcPr>
          <w:p w14:paraId="637EFC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A72E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AB02F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49DEC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76FBD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A7ED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D4BF5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EDC3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DL_1A-19A-21A-42C_n257I_UL_19A_n257H</w:t>
            </w:r>
          </w:p>
        </w:tc>
        <w:tc>
          <w:tcPr>
            <w:tcW w:w="349" w:type="pct"/>
            <w:tcBorders>
              <w:top w:val="single" w:sz="4" w:space="0" w:color="auto"/>
              <w:left w:val="single" w:sz="4" w:space="0" w:color="auto"/>
              <w:bottom w:val="single" w:sz="4" w:space="0" w:color="auto"/>
              <w:right w:val="single" w:sz="4" w:space="0" w:color="auto"/>
            </w:tcBorders>
          </w:tcPr>
          <w:p w14:paraId="58634D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A623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B59BA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620D3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52FF3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163A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FEDE04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BCEF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DL_1A-19A-21A-42C_n257I_UL_19A_n257I</w:t>
            </w:r>
          </w:p>
        </w:tc>
        <w:tc>
          <w:tcPr>
            <w:tcW w:w="349" w:type="pct"/>
            <w:tcBorders>
              <w:top w:val="single" w:sz="4" w:space="0" w:color="auto"/>
              <w:left w:val="single" w:sz="4" w:space="0" w:color="auto"/>
              <w:bottom w:val="single" w:sz="4" w:space="0" w:color="auto"/>
              <w:right w:val="single" w:sz="4" w:space="0" w:color="auto"/>
            </w:tcBorders>
          </w:tcPr>
          <w:p w14:paraId="29326B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E578D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FE1FFC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1F6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CD5AD7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6BD5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104E10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3C165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DL_1A-19A-21A-42C_n257I_UL_42A_n257A</w:t>
            </w:r>
          </w:p>
        </w:tc>
        <w:tc>
          <w:tcPr>
            <w:tcW w:w="349" w:type="pct"/>
            <w:tcBorders>
              <w:top w:val="single" w:sz="4" w:space="0" w:color="auto"/>
              <w:left w:val="single" w:sz="4" w:space="0" w:color="auto"/>
              <w:bottom w:val="single" w:sz="4" w:space="0" w:color="auto"/>
              <w:right w:val="single" w:sz="4" w:space="0" w:color="auto"/>
            </w:tcBorders>
          </w:tcPr>
          <w:p w14:paraId="1D5DB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E5AB2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87C9A8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4102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BF9E6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FB55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B523B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33A0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DL_1A-19A-21A-42C_n257I_UL_42A_n257G</w:t>
            </w:r>
          </w:p>
        </w:tc>
        <w:tc>
          <w:tcPr>
            <w:tcW w:w="349" w:type="pct"/>
            <w:tcBorders>
              <w:top w:val="single" w:sz="4" w:space="0" w:color="auto"/>
              <w:left w:val="single" w:sz="4" w:space="0" w:color="auto"/>
              <w:bottom w:val="single" w:sz="4" w:space="0" w:color="auto"/>
              <w:right w:val="single" w:sz="4" w:space="0" w:color="auto"/>
            </w:tcBorders>
          </w:tcPr>
          <w:p w14:paraId="33A892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FE4A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A7A40D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1755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D37C29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F3163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D04D45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427C9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DL_1A-19A-21A-42C_n257I_UL_42A_n257H</w:t>
            </w:r>
          </w:p>
        </w:tc>
        <w:tc>
          <w:tcPr>
            <w:tcW w:w="349" w:type="pct"/>
            <w:tcBorders>
              <w:top w:val="single" w:sz="4" w:space="0" w:color="auto"/>
              <w:left w:val="single" w:sz="4" w:space="0" w:color="auto"/>
              <w:bottom w:val="single" w:sz="4" w:space="0" w:color="auto"/>
              <w:right w:val="single" w:sz="4" w:space="0" w:color="auto"/>
            </w:tcBorders>
          </w:tcPr>
          <w:p w14:paraId="0568DD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317BF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12A71E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45FF1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FB8D6A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10FFA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0E2C1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D5318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DL_1A-19A-21A-42C_n257I_UL_42A_n257I</w:t>
            </w:r>
          </w:p>
        </w:tc>
        <w:tc>
          <w:tcPr>
            <w:tcW w:w="349" w:type="pct"/>
            <w:tcBorders>
              <w:top w:val="single" w:sz="4" w:space="0" w:color="auto"/>
              <w:left w:val="single" w:sz="4" w:space="0" w:color="auto"/>
              <w:bottom w:val="single" w:sz="4" w:space="0" w:color="auto"/>
              <w:right w:val="single" w:sz="4" w:space="0" w:color="auto"/>
            </w:tcBorders>
          </w:tcPr>
          <w:p w14:paraId="27EEFC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654F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79AE06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BA01A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21975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BB8C2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bl>
    <w:p w14:paraId="5678E4B5" w14:textId="77777777" w:rsidR="00E72C4C" w:rsidRPr="00AF7233" w:rsidRDefault="00E72C4C" w:rsidP="00E72C4C">
      <w:pPr>
        <w:rPr>
          <w:lang w:eastAsia="ja-JP"/>
        </w:rPr>
      </w:pP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67A4F861" w:rsidR="005807F9" w:rsidRPr="005807F9" w:rsidRDefault="005807F9" w:rsidP="005807F9">
      <w:pPr>
        <w:rPr>
          <w:lang w:eastAsia="ja-JP"/>
        </w:rPr>
      </w:pPr>
      <w:r>
        <w:rPr>
          <w:lang w:eastAsia="ja-JP"/>
        </w:rPr>
        <w:t>Open EN-DC combinations are listed in WID revision</w:t>
      </w:r>
      <w:r w:rsidR="00424BDF">
        <w:rPr>
          <w:lang w:eastAsia="ja-JP"/>
        </w:rPr>
        <w:t xml:space="preserve"> </w:t>
      </w:r>
      <w:r w:rsidR="004977CF" w:rsidRPr="004977CF">
        <w:rPr>
          <w:lang w:eastAsia="ja-JP"/>
        </w:rPr>
        <w:t>RP-192768</w:t>
      </w:r>
      <w:r w:rsidR="004977CF">
        <w:rPr>
          <w:lang w:eastAsia="ja-JP"/>
        </w:rPr>
        <w:t xml:space="preserve"> </w:t>
      </w:r>
      <w:r>
        <w:rPr>
          <w:lang w:eastAsia="ja-JP"/>
        </w:rPr>
        <w:t xml:space="preserve">and consist of same as in previous status report </w:t>
      </w:r>
      <w:r w:rsidR="0049132C" w:rsidRPr="0049132C">
        <w:rPr>
          <w:lang w:eastAsia="ja-JP"/>
        </w:rPr>
        <w:t>RP-191729</w:t>
      </w:r>
      <w:r w:rsidR="008C0A66">
        <w:rPr>
          <w:lang w:eastAsia="ja-JP"/>
        </w:rPr>
        <w:t xml:space="preserve"> </w:t>
      </w:r>
      <w:r>
        <w:rPr>
          <w:lang w:eastAsia="ja-JP"/>
        </w:rPr>
        <w:t>+ the new configurations requested in previous RAN4 meeting</w:t>
      </w:r>
      <w:r w:rsidR="00CE1ECE">
        <w:rPr>
          <w:lang w:eastAsia="ja-JP"/>
        </w:rPr>
        <w:t>s</w:t>
      </w:r>
      <w:r>
        <w:rPr>
          <w:lang w:eastAsia="ja-JP"/>
        </w:rPr>
        <w:t>.</w:t>
      </w:r>
    </w:p>
    <w:p w14:paraId="31FCA5F9" w14:textId="77777777" w:rsidR="005A6C96" w:rsidRDefault="00815869" w:rsidP="005A6C96">
      <w:pPr>
        <w:pStyle w:val="Heading2"/>
      </w:pPr>
      <w:r>
        <w:t>4</w:t>
      </w:r>
      <w:r w:rsidR="005A6C96">
        <w:t>.</w:t>
      </w:r>
      <w:r w:rsidR="005A6C96">
        <w:tab/>
        <w:t>References</w:t>
      </w:r>
    </w:p>
    <w:p w14:paraId="7BAF2CEE" w14:textId="67D5B87E"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3</w:t>
      </w:r>
    </w:p>
    <w:p w14:paraId="0A5BA4DE" w14:textId="17C3D9A9"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R4-1914325</w:t>
      </w:r>
      <w:r>
        <w:rPr>
          <w:kern w:val="2"/>
          <w:szCs w:val="22"/>
          <w:lang w:val="en-US" w:eastAsia="ja-JP"/>
        </w:rPr>
        <w:tab/>
      </w:r>
      <w:r>
        <w:rPr>
          <w:kern w:val="2"/>
          <w:szCs w:val="22"/>
          <w:lang w:val="en-US" w:eastAsia="ja-JP"/>
        </w:rPr>
        <w:tab/>
      </w:r>
      <w:r w:rsidRPr="0049132C">
        <w:rPr>
          <w:kern w:val="2"/>
          <w:szCs w:val="22"/>
          <w:lang w:val="en-US" w:eastAsia="ja-JP"/>
        </w:rPr>
        <w:t>CR to introduce new combinations of LTE 4band + NR 1band for TS 38.101-3</w:t>
      </w:r>
      <w:r>
        <w:rPr>
          <w:kern w:val="2"/>
          <w:szCs w:val="22"/>
          <w:lang w:val="en-US" w:eastAsia="ja-JP"/>
        </w:rPr>
        <w:t>, Nokia</w:t>
      </w:r>
    </w:p>
    <w:p w14:paraId="78D09C9B" w14:textId="25FCC177"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R4-1914324</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7614DCD8" w14:textId="37D66098"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lastRenderedPageBreak/>
        <w:t>R4-1914326</w:t>
      </w:r>
      <w:r>
        <w:rPr>
          <w:kern w:val="2"/>
          <w:szCs w:val="22"/>
          <w:lang w:val="en-US" w:eastAsia="ja-JP"/>
        </w:rPr>
        <w:tab/>
      </w:r>
      <w:r>
        <w:rPr>
          <w:kern w:val="2"/>
          <w:szCs w:val="22"/>
          <w:lang w:val="en-US" w:eastAsia="ja-JP"/>
        </w:rPr>
        <w:tab/>
      </w:r>
      <w:r w:rsidRPr="0049132C">
        <w:rPr>
          <w:kern w:val="2"/>
          <w:szCs w:val="22"/>
          <w:lang w:val="en-US" w:eastAsia="ja-JP"/>
        </w:rPr>
        <w:t>TR 37.716-41-11 v0.</w:t>
      </w:r>
      <w:r>
        <w:rPr>
          <w:kern w:val="2"/>
          <w:szCs w:val="22"/>
          <w:lang w:val="en-US" w:eastAsia="ja-JP"/>
        </w:rPr>
        <w:t>6</w:t>
      </w:r>
      <w:r w:rsidRPr="0049132C">
        <w:rPr>
          <w:kern w:val="2"/>
          <w:szCs w:val="22"/>
          <w:lang w:val="en-US" w:eastAsia="ja-JP"/>
        </w:rPr>
        <w:t>.0</w:t>
      </w:r>
      <w:r w:rsidRPr="00315ACE">
        <w:rPr>
          <w:kern w:val="2"/>
          <w:szCs w:val="22"/>
          <w:lang w:val="en-US" w:eastAsia="ja-JP"/>
        </w:rPr>
        <w:t>0, Nokia</w:t>
      </w:r>
    </w:p>
    <w:p w14:paraId="1A1A3D52" w14:textId="77777777" w:rsidR="0049132C" w:rsidRDefault="0049132C" w:rsidP="0049132C">
      <w:pPr>
        <w:pStyle w:val="NO"/>
        <w:spacing w:after="0"/>
        <w:rPr>
          <w:rFonts w:ascii="Arial" w:hAnsi="Arial" w:cs="Arial"/>
          <w:iCs/>
        </w:rPr>
      </w:pPr>
    </w:p>
    <w:p w14:paraId="5BC77CE1" w14:textId="555ADE97"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2bis</w:t>
      </w:r>
    </w:p>
    <w:p w14:paraId="079B3892" w14:textId="7BCAAC12"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R4-1911674 </w:t>
      </w:r>
      <w:r>
        <w:rPr>
          <w:kern w:val="2"/>
          <w:szCs w:val="22"/>
          <w:lang w:val="en-US" w:eastAsia="ja-JP"/>
        </w:rPr>
        <w:tab/>
      </w:r>
      <w:r>
        <w:rPr>
          <w:kern w:val="2"/>
          <w:szCs w:val="22"/>
          <w:lang w:val="en-US" w:eastAsia="ja-JP"/>
        </w:rPr>
        <w:tab/>
      </w:r>
      <w:r w:rsidRPr="0049132C">
        <w:rPr>
          <w:kern w:val="2"/>
          <w:szCs w:val="22"/>
          <w:lang w:val="en-US" w:eastAsia="ja-JP"/>
        </w:rPr>
        <w:t>draft CR to introduce new combinations of LTE 4band + NR 1band for TS 38.101-3</w:t>
      </w:r>
      <w:r>
        <w:rPr>
          <w:kern w:val="2"/>
          <w:szCs w:val="22"/>
          <w:lang w:val="en-US" w:eastAsia="ja-JP"/>
        </w:rPr>
        <w:t>, Nokia</w:t>
      </w:r>
    </w:p>
    <w:p w14:paraId="3EA349BB" w14:textId="3C96FE01"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R4-1911601 </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1950672C" w14:textId="29251ABF"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R4-1911675 </w:t>
      </w:r>
      <w:r>
        <w:rPr>
          <w:kern w:val="2"/>
          <w:szCs w:val="22"/>
          <w:lang w:val="en-US" w:eastAsia="ja-JP"/>
        </w:rPr>
        <w:tab/>
      </w:r>
      <w:r>
        <w:rPr>
          <w:kern w:val="2"/>
          <w:szCs w:val="22"/>
          <w:lang w:val="en-US" w:eastAsia="ja-JP"/>
        </w:rPr>
        <w:tab/>
      </w:r>
      <w:r w:rsidRPr="0049132C">
        <w:rPr>
          <w:kern w:val="2"/>
          <w:szCs w:val="22"/>
          <w:lang w:val="en-US" w:eastAsia="ja-JP"/>
        </w:rPr>
        <w:t>TR 37.716-41-11 v0.5.0</w:t>
      </w:r>
      <w:r w:rsidRPr="00315ACE">
        <w:rPr>
          <w:kern w:val="2"/>
          <w:szCs w:val="22"/>
          <w:lang w:val="en-US" w:eastAsia="ja-JP"/>
        </w:rPr>
        <w:t>0, Nokia</w:t>
      </w:r>
    </w:p>
    <w:p w14:paraId="3B6F4731" w14:textId="77777777" w:rsidR="0049132C" w:rsidRDefault="0049132C" w:rsidP="00B03ED8">
      <w:pPr>
        <w:pStyle w:val="NO"/>
        <w:spacing w:after="0"/>
        <w:rPr>
          <w:rFonts w:ascii="Arial" w:hAnsi="Arial" w:cs="Arial"/>
          <w:iCs/>
        </w:rPr>
      </w:pPr>
    </w:p>
    <w:p w14:paraId="390F7412" w14:textId="5154C0A4" w:rsidR="00B03ED8" w:rsidRPr="007E50E9" w:rsidRDefault="00B03ED8" w:rsidP="00B03ED8">
      <w:pPr>
        <w:pStyle w:val="NO"/>
        <w:spacing w:after="0"/>
        <w:rPr>
          <w:rFonts w:ascii="Arial" w:hAnsi="Arial" w:cs="Arial"/>
          <w:iCs/>
        </w:rPr>
      </w:pPr>
      <w:r w:rsidRPr="007E50E9">
        <w:rPr>
          <w:rFonts w:ascii="Arial" w:hAnsi="Arial" w:cs="Arial"/>
          <w:iCs/>
        </w:rPr>
        <w:t>RAN4#9</w:t>
      </w:r>
      <w:r>
        <w:rPr>
          <w:rFonts w:ascii="Arial" w:hAnsi="Arial" w:cs="Arial"/>
          <w:iCs/>
        </w:rPr>
        <w:t>2</w:t>
      </w:r>
    </w:p>
    <w:p w14:paraId="20E4A272" w14:textId="0281C61F" w:rsidR="00B03ED8" w:rsidRDefault="008C0A66" w:rsidP="00B03ED8">
      <w:pPr>
        <w:pStyle w:val="NO"/>
        <w:spacing w:after="0"/>
        <w:ind w:left="2262" w:hanging="1695"/>
        <w:rPr>
          <w:kern w:val="2"/>
          <w:szCs w:val="22"/>
          <w:lang w:val="en-US" w:eastAsia="ja-JP"/>
        </w:rPr>
      </w:pPr>
      <w:r w:rsidRPr="008C0A66">
        <w:rPr>
          <w:kern w:val="2"/>
          <w:szCs w:val="22"/>
          <w:lang w:val="en-US" w:eastAsia="ja-JP"/>
        </w:rPr>
        <w:t>R4-</w:t>
      </w:r>
      <w:proofErr w:type="gramStart"/>
      <w:r w:rsidRPr="008C0A66">
        <w:rPr>
          <w:kern w:val="2"/>
          <w:szCs w:val="22"/>
          <w:lang w:val="en-US" w:eastAsia="ja-JP"/>
        </w:rPr>
        <w:t xml:space="preserve">1910324  </w:t>
      </w:r>
      <w:r w:rsidR="00B03ED8">
        <w:rPr>
          <w:kern w:val="2"/>
          <w:szCs w:val="22"/>
          <w:lang w:val="en-US" w:eastAsia="ja-JP"/>
        </w:rPr>
        <w:tab/>
      </w:r>
      <w:proofErr w:type="gramEnd"/>
      <w:r w:rsidR="00B03ED8">
        <w:rPr>
          <w:kern w:val="2"/>
          <w:szCs w:val="22"/>
          <w:lang w:val="en-US" w:eastAsia="ja-JP"/>
        </w:rPr>
        <w:tab/>
      </w:r>
      <w:r w:rsidRPr="008C0A66">
        <w:rPr>
          <w:kern w:val="2"/>
          <w:szCs w:val="22"/>
          <w:lang w:val="en-US" w:eastAsia="ja-JP"/>
        </w:rPr>
        <w:t>CR to introduce new combinations of LTE 4band and NR 1band for TS 38.101-3</w:t>
      </w:r>
    </w:p>
    <w:p w14:paraId="7E38A2F6" w14:textId="5F846922" w:rsidR="00B03ED8" w:rsidRDefault="008C0A66" w:rsidP="00B03ED8">
      <w:pPr>
        <w:pStyle w:val="NO"/>
        <w:spacing w:after="0"/>
        <w:ind w:left="284" w:firstLine="283"/>
        <w:rPr>
          <w:kern w:val="2"/>
          <w:szCs w:val="22"/>
          <w:lang w:val="en-US" w:eastAsia="ja-JP"/>
        </w:rPr>
      </w:pPr>
      <w:r w:rsidRPr="008C0A66">
        <w:rPr>
          <w:kern w:val="2"/>
          <w:szCs w:val="22"/>
          <w:lang w:val="en-US" w:eastAsia="ja-JP"/>
        </w:rPr>
        <w:t>R4-1909262</w:t>
      </w:r>
      <w:r w:rsidR="00B03ED8">
        <w:rPr>
          <w:kern w:val="2"/>
          <w:szCs w:val="22"/>
          <w:lang w:val="en-US" w:eastAsia="ja-JP"/>
        </w:rPr>
        <w:tab/>
      </w:r>
      <w:r w:rsidR="00B03ED8">
        <w:rPr>
          <w:kern w:val="2"/>
          <w:szCs w:val="22"/>
          <w:lang w:val="en-US" w:eastAsia="ja-JP"/>
        </w:rPr>
        <w:tab/>
      </w:r>
      <w:r w:rsidRPr="008C0A66">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8C0A66">
        <w:rPr>
          <w:kern w:val="2"/>
          <w:szCs w:val="22"/>
          <w:lang w:val="en-US" w:eastAsia="ja-JP"/>
        </w:rPr>
        <w:t>band (1DL1UL)</w:t>
      </w:r>
      <w:r w:rsidR="00B03ED8" w:rsidRPr="00977EFD">
        <w:rPr>
          <w:kern w:val="2"/>
          <w:szCs w:val="22"/>
          <w:lang w:val="en-US" w:eastAsia="ja-JP"/>
        </w:rPr>
        <w:t>, Nokia</w:t>
      </w:r>
    </w:p>
    <w:p w14:paraId="5DD0B65F" w14:textId="3D6ECCC5" w:rsidR="00B03ED8" w:rsidRPr="00315ACE" w:rsidRDefault="008C0A66" w:rsidP="00B03ED8">
      <w:pPr>
        <w:pStyle w:val="NO"/>
        <w:spacing w:after="0"/>
        <w:ind w:left="284" w:firstLine="283"/>
        <w:rPr>
          <w:kern w:val="2"/>
          <w:szCs w:val="22"/>
          <w:lang w:val="en-US" w:eastAsia="ja-JP"/>
        </w:rPr>
      </w:pPr>
      <w:r w:rsidRPr="00315ACE">
        <w:rPr>
          <w:kern w:val="2"/>
          <w:szCs w:val="22"/>
          <w:lang w:val="en-US" w:eastAsia="ja-JP"/>
        </w:rPr>
        <w:t>R4-1909261</w:t>
      </w:r>
      <w:r w:rsidR="00B03ED8" w:rsidRPr="00315ACE">
        <w:rPr>
          <w:kern w:val="2"/>
          <w:szCs w:val="22"/>
          <w:lang w:val="en-US" w:eastAsia="ja-JP"/>
        </w:rPr>
        <w:tab/>
      </w:r>
      <w:r w:rsidR="00B03ED8" w:rsidRPr="00315ACE">
        <w:rPr>
          <w:kern w:val="2"/>
          <w:szCs w:val="22"/>
          <w:lang w:val="en-US" w:eastAsia="ja-JP"/>
        </w:rPr>
        <w:tab/>
      </w:r>
      <w:r w:rsidRPr="00315ACE">
        <w:rPr>
          <w:kern w:val="2"/>
          <w:szCs w:val="22"/>
          <w:lang w:val="en-US" w:eastAsia="ja-JP"/>
        </w:rPr>
        <w:t>TR 37.716-41-11 v0.4.0</w:t>
      </w:r>
      <w:r w:rsidR="00B03ED8" w:rsidRPr="00315ACE">
        <w:rPr>
          <w:kern w:val="2"/>
          <w:szCs w:val="22"/>
          <w:lang w:val="en-US" w:eastAsia="ja-JP"/>
        </w:rPr>
        <w:t>, Nokia</w:t>
      </w:r>
    </w:p>
    <w:p w14:paraId="12E01196" w14:textId="77777777" w:rsidR="00B03ED8" w:rsidRDefault="00B03ED8" w:rsidP="00977EFD">
      <w:pPr>
        <w:pStyle w:val="NO"/>
        <w:spacing w:after="0"/>
        <w:rPr>
          <w:rFonts w:ascii="Arial" w:hAnsi="Arial" w:cs="Arial"/>
          <w:iCs/>
        </w:rPr>
      </w:pPr>
    </w:p>
    <w:p w14:paraId="629B608F" w14:textId="18FF3D51" w:rsidR="00977EFD" w:rsidRPr="007E50E9" w:rsidRDefault="00977EFD" w:rsidP="00977EFD">
      <w:pPr>
        <w:pStyle w:val="NO"/>
        <w:spacing w:after="0"/>
        <w:rPr>
          <w:rFonts w:ascii="Arial" w:hAnsi="Arial" w:cs="Arial"/>
          <w:iCs/>
        </w:rPr>
      </w:pPr>
      <w:r w:rsidRPr="007E50E9">
        <w:rPr>
          <w:rFonts w:ascii="Arial" w:hAnsi="Arial" w:cs="Arial"/>
          <w:iCs/>
        </w:rPr>
        <w:t>RAN4#9</w:t>
      </w:r>
      <w:r w:rsidR="00B41366">
        <w:rPr>
          <w:rFonts w:ascii="Arial" w:hAnsi="Arial" w:cs="Arial"/>
          <w:iCs/>
        </w:rPr>
        <w:t>1</w:t>
      </w:r>
    </w:p>
    <w:p w14:paraId="5C912B4D" w14:textId="71DC0853" w:rsidR="005D01C8" w:rsidRDefault="00977EFD" w:rsidP="005D01C8">
      <w:pPr>
        <w:pStyle w:val="NO"/>
        <w:spacing w:after="0"/>
        <w:ind w:left="2262" w:hanging="1695"/>
        <w:rPr>
          <w:kern w:val="2"/>
          <w:szCs w:val="22"/>
          <w:lang w:val="en-US" w:eastAsia="ja-JP"/>
        </w:rPr>
      </w:pPr>
      <w:r w:rsidRPr="00977EFD">
        <w:rPr>
          <w:kern w:val="2"/>
          <w:szCs w:val="22"/>
          <w:lang w:val="en-US" w:eastAsia="ja-JP"/>
        </w:rPr>
        <w:t>R4-190</w:t>
      </w:r>
      <w:r w:rsidR="005D01C8">
        <w:rPr>
          <w:kern w:val="2"/>
          <w:szCs w:val="22"/>
          <w:lang w:val="en-US" w:eastAsia="ja-JP"/>
        </w:rPr>
        <w:t>5495</w:t>
      </w:r>
      <w:r w:rsidRPr="00977EFD">
        <w:rPr>
          <w:kern w:val="2"/>
          <w:szCs w:val="22"/>
          <w:lang w:val="en-US" w:eastAsia="ja-JP"/>
        </w:rPr>
        <w:t xml:space="preserve"> </w:t>
      </w:r>
      <w:r>
        <w:rPr>
          <w:kern w:val="2"/>
          <w:szCs w:val="22"/>
          <w:lang w:val="en-US" w:eastAsia="ja-JP"/>
        </w:rPr>
        <w:tab/>
      </w:r>
      <w:r>
        <w:rPr>
          <w:kern w:val="2"/>
          <w:szCs w:val="22"/>
          <w:lang w:val="en-US" w:eastAsia="ja-JP"/>
        </w:rPr>
        <w:tab/>
      </w:r>
      <w:r w:rsidR="005D01C8" w:rsidRPr="005D01C8">
        <w:rPr>
          <w:kern w:val="2"/>
          <w:szCs w:val="22"/>
          <w:lang w:val="en-US" w:eastAsia="ja-JP"/>
        </w:rPr>
        <w:t>CR to REL-16 TS 38.101-3: Implementation of endorsed draft CRs on NR combinations and dual Connectivity combinations</w:t>
      </w:r>
    </w:p>
    <w:p w14:paraId="3E8BCD46" w14:textId="20CC66D1" w:rsid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C4CCD4A" w14:textId="2E13AA94" w:rsidR="00977EFD" w:rsidRPr="00977EFD" w:rsidRDefault="00977EFD" w:rsidP="00977EFD">
      <w:pPr>
        <w:pStyle w:val="NO"/>
        <w:spacing w:after="0"/>
        <w:ind w:left="284" w:firstLine="283"/>
        <w:rPr>
          <w:kern w:val="2"/>
          <w:szCs w:val="22"/>
          <w:lang w:val="da-DK" w:eastAsia="ja-JP"/>
        </w:rPr>
      </w:pPr>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p>
    <w:p w14:paraId="0002D102" w14:textId="77777777" w:rsidR="00977EFD" w:rsidRPr="00977EFD" w:rsidRDefault="00977EFD" w:rsidP="00977EFD">
      <w:pPr>
        <w:pStyle w:val="NO"/>
        <w:spacing w:after="0"/>
        <w:rPr>
          <w:rFonts w:ascii="Arial" w:hAnsi="Arial" w:cs="Arial"/>
          <w:iCs/>
          <w:lang w:val="da-DK"/>
        </w:rPr>
      </w:pPr>
    </w:p>
    <w:p w14:paraId="0E7FEA32" w14:textId="546A7780" w:rsidR="00977EFD" w:rsidRPr="00977EFD" w:rsidRDefault="00977EFD" w:rsidP="00977EFD">
      <w:pPr>
        <w:pStyle w:val="NO"/>
        <w:spacing w:after="0"/>
        <w:rPr>
          <w:rFonts w:ascii="Arial" w:hAnsi="Arial" w:cs="Arial"/>
          <w:iCs/>
          <w:lang w:val="da-DK"/>
        </w:rPr>
      </w:pPr>
      <w:r w:rsidRPr="00977EFD">
        <w:rPr>
          <w:rFonts w:ascii="Arial" w:hAnsi="Arial" w:cs="Arial"/>
          <w:iCs/>
          <w:lang w:val="da-DK"/>
        </w:rPr>
        <w:t>RAN4#90bis</w:t>
      </w:r>
    </w:p>
    <w:p w14:paraId="60946BDC" w14:textId="0A0A1FC7" w:rsidR="00977EFD" w:rsidRPr="005D01C8" w:rsidRDefault="00977EFD" w:rsidP="00977EFD">
      <w:pPr>
        <w:pStyle w:val="NO"/>
        <w:spacing w:after="0"/>
        <w:ind w:left="284" w:firstLine="283"/>
        <w:rPr>
          <w:kern w:val="2"/>
          <w:szCs w:val="22"/>
          <w:lang w:val="da-DK" w:eastAsia="ja-JP"/>
        </w:rPr>
      </w:pPr>
      <w:r w:rsidRPr="005D01C8">
        <w:rPr>
          <w:kern w:val="2"/>
          <w:szCs w:val="22"/>
          <w:lang w:val="da-DK" w:eastAsia="ja-JP"/>
        </w:rPr>
        <w:t xml:space="preserve">R4-1903521 </w:t>
      </w:r>
      <w:r w:rsidRPr="005D01C8">
        <w:rPr>
          <w:kern w:val="2"/>
          <w:szCs w:val="22"/>
          <w:lang w:val="da-DK" w:eastAsia="ja-JP"/>
        </w:rPr>
        <w:tab/>
      </w:r>
      <w:r w:rsidRPr="005D01C8">
        <w:rPr>
          <w:kern w:val="2"/>
          <w:szCs w:val="22"/>
          <w:lang w:val="da-DK" w:eastAsia="ja-JP"/>
        </w:rPr>
        <w:tab/>
      </w:r>
      <w:proofErr w:type="spellStart"/>
      <w:r w:rsidR="005D01C8" w:rsidRPr="005D01C8">
        <w:rPr>
          <w:kern w:val="2"/>
          <w:szCs w:val="22"/>
          <w:lang w:val="da-DK" w:eastAsia="ja-JP"/>
        </w:rPr>
        <w:t>draft</w:t>
      </w:r>
      <w:r w:rsidRPr="005D01C8">
        <w:rPr>
          <w:kern w:val="2"/>
          <w:szCs w:val="22"/>
          <w:lang w:val="da-DK" w:eastAsia="ja-JP"/>
        </w:rPr>
        <w:t>CR</w:t>
      </w:r>
      <w:proofErr w:type="spellEnd"/>
      <w:r w:rsidRPr="005D01C8">
        <w:rPr>
          <w:kern w:val="2"/>
          <w:szCs w:val="22"/>
          <w:lang w:val="da-DK" w:eastAsia="ja-JP"/>
        </w:rPr>
        <w:t xml:space="preserve"> for EN-DC 4 LTE + 1 NR band, Nokia</w:t>
      </w:r>
    </w:p>
    <w:p w14:paraId="38FAB209" w14:textId="474F8DC9"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 xml:space="preserve">R4-1903522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48CD851" w14:textId="29A33888"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sidR="005D01C8">
        <w:rPr>
          <w:kern w:val="2"/>
          <w:szCs w:val="22"/>
          <w:lang w:val="en-US" w:eastAsia="ja-JP"/>
        </w:rPr>
        <w:t>4908</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TP for TR 37.716-41-11 to include DC_1-3-7-28_n5, Ericsson Telstra</w:t>
      </w:r>
    </w:p>
    <w:p w14:paraId="52797DF8" w14:textId="47E062CF" w:rsidR="00977EFD" w:rsidRPr="00977EFD" w:rsidRDefault="00977EFD" w:rsidP="00977EFD">
      <w:pPr>
        <w:pStyle w:val="NO"/>
        <w:spacing w:after="0"/>
        <w:ind w:left="284" w:firstLine="283"/>
        <w:rPr>
          <w:rFonts w:ascii="Arial" w:hAnsi="Arial" w:cs="Arial"/>
          <w:iCs/>
          <w:lang w:val="en-US"/>
        </w:rPr>
      </w:pPr>
      <w:r w:rsidRPr="00977EFD">
        <w:rPr>
          <w:kern w:val="2"/>
          <w:szCs w:val="22"/>
          <w:lang w:val="en-US" w:eastAsia="ja-JP"/>
        </w:rPr>
        <w:t xml:space="preserve">R4-1904454 </w:t>
      </w:r>
      <w:r>
        <w:rPr>
          <w:kern w:val="2"/>
          <w:szCs w:val="22"/>
          <w:lang w:val="en-US" w:eastAsia="ja-JP"/>
        </w:rPr>
        <w:tab/>
      </w:r>
      <w:r>
        <w:rPr>
          <w:kern w:val="2"/>
          <w:szCs w:val="22"/>
          <w:lang w:val="en-US" w:eastAsia="ja-JP"/>
        </w:rPr>
        <w:tab/>
      </w:r>
      <w:r w:rsidRPr="00977EFD">
        <w:rPr>
          <w:kern w:val="2"/>
          <w:szCs w:val="22"/>
          <w:lang w:val="en-US" w:eastAsia="ja-JP"/>
        </w:rPr>
        <w:t>TP for TR 37.716-41-11 to include DC_1A-3C-7C-28A_n78A, Ericsson Telstra</w:t>
      </w:r>
    </w:p>
    <w:p w14:paraId="300D03EC" w14:textId="77777777" w:rsidR="00977EFD" w:rsidRDefault="00977EFD" w:rsidP="00977EFD">
      <w:pPr>
        <w:pStyle w:val="NO"/>
        <w:spacing w:after="0"/>
        <w:rPr>
          <w:rFonts w:ascii="Arial" w:hAnsi="Arial" w:cs="Arial"/>
          <w:iCs/>
        </w:rPr>
      </w:pPr>
    </w:p>
    <w:p w14:paraId="1876BD03" w14:textId="2D6263DE" w:rsidR="000D65C5" w:rsidRPr="007E50E9" w:rsidRDefault="000D65C5" w:rsidP="000D65C5">
      <w:pPr>
        <w:pStyle w:val="NO"/>
        <w:spacing w:after="0"/>
        <w:rPr>
          <w:rFonts w:ascii="Arial" w:hAnsi="Arial" w:cs="Arial"/>
          <w:iCs/>
        </w:rPr>
      </w:pPr>
      <w:r w:rsidRPr="007E50E9">
        <w:rPr>
          <w:rFonts w:ascii="Arial" w:hAnsi="Arial" w:cs="Arial"/>
          <w:iCs/>
        </w:rPr>
        <w:t>RAN4#9</w:t>
      </w:r>
      <w:r>
        <w:rPr>
          <w:rFonts w:ascii="Arial" w:hAnsi="Arial" w:cs="Arial"/>
          <w:iCs/>
        </w:rPr>
        <w:t>0</w:t>
      </w:r>
    </w:p>
    <w:p w14:paraId="434E0AFD" w14:textId="2C87173E" w:rsidR="000D65C5" w:rsidRDefault="000D65C5" w:rsidP="000D65C5">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24085890" w14:textId="33C7412F" w:rsidR="000D65C5" w:rsidRPr="00654C0F" w:rsidRDefault="000D65C5" w:rsidP="000D65C5">
      <w:pPr>
        <w:pStyle w:val="NO"/>
        <w:spacing w:after="0"/>
        <w:ind w:left="284" w:firstLine="283"/>
        <w:rPr>
          <w:kern w:val="2"/>
          <w:szCs w:val="22"/>
          <w:lang w:val="en-US" w:eastAsia="ja-JP"/>
        </w:rPr>
      </w:pPr>
      <w:r w:rsidRPr="00654C0F">
        <w:rPr>
          <w:kern w:val="2"/>
          <w:szCs w:val="22"/>
          <w:lang w:val="en-US" w:eastAsia="ja-JP"/>
        </w:rPr>
        <w:t xml:space="preserve">R4-1900061 </w:t>
      </w:r>
      <w:r w:rsidRPr="00654C0F">
        <w:rPr>
          <w:kern w:val="2"/>
          <w:szCs w:val="22"/>
          <w:lang w:val="en-US" w:eastAsia="ja-JP"/>
        </w:rPr>
        <w:tab/>
      </w:r>
      <w:r w:rsidRPr="00654C0F">
        <w:rPr>
          <w:kern w:val="2"/>
          <w:szCs w:val="22"/>
          <w:lang w:val="en-US" w:eastAsia="ja-JP"/>
        </w:rPr>
        <w:tab/>
        <w:t>TR 37.716-41-11 V0.2.0, Nokia</w:t>
      </w: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34EB5FEC" w:rsidR="00B461B2" w:rsidRDefault="00B461B2" w:rsidP="00B461B2">
      <w:pPr>
        <w:pStyle w:val="FP"/>
        <w:rPr>
          <w:sz w:val="12"/>
          <w:szCs w:val="12"/>
        </w:rPr>
      </w:pPr>
      <w:r>
        <w:rPr>
          <w:sz w:val="12"/>
          <w:szCs w:val="12"/>
        </w:rPr>
        <w:t>v04.84</w:t>
      </w:r>
      <w:r>
        <w:rPr>
          <w:sz w:val="12"/>
          <w:szCs w:val="12"/>
        </w:rPr>
        <w:tab/>
        <w:t>28.05.2019</w:t>
      </w:r>
      <w:r>
        <w:rPr>
          <w:sz w:val="12"/>
          <w:szCs w:val="12"/>
        </w:rPr>
        <w:tab/>
      </w:r>
      <w:r>
        <w:rPr>
          <w:sz w:val="12"/>
          <w:szCs w:val="12"/>
        </w:rPr>
        <w:tab/>
        <w:t xml:space="preserve">updates for RAN #84 </w:t>
      </w:r>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E92D" w14:textId="77777777" w:rsidR="004977CF" w:rsidRDefault="004977CF">
      <w:r>
        <w:separator/>
      </w:r>
    </w:p>
  </w:endnote>
  <w:endnote w:type="continuationSeparator" w:id="0">
    <w:p w14:paraId="70A8F843" w14:textId="77777777" w:rsidR="004977CF" w:rsidRDefault="0049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DEC1" w14:textId="77777777" w:rsidR="004977CF" w:rsidRDefault="004977CF">
      <w:r>
        <w:separator/>
      </w:r>
    </w:p>
  </w:footnote>
  <w:footnote w:type="continuationSeparator" w:id="0">
    <w:p w14:paraId="2E1EC41B" w14:textId="77777777" w:rsidR="004977CF" w:rsidRDefault="00497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072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587E"/>
    <w:rsid w:val="000746A7"/>
    <w:rsid w:val="000910BB"/>
    <w:rsid w:val="000926AF"/>
    <w:rsid w:val="000A1B5E"/>
    <w:rsid w:val="000A3ED2"/>
    <w:rsid w:val="000C00FA"/>
    <w:rsid w:val="000C51AA"/>
    <w:rsid w:val="000D17BC"/>
    <w:rsid w:val="000D2186"/>
    <w:rsid w:val="000D65C5"/>
    <w:rsid w:val="000E4F35"/>
    <w:rsid w:val="000E69B3"/>
    <w:rsid w:val="000F6C1C"/>
    <w:rsid w:val="00116F4B"/>
    <w:rsid w:val="00137471"/>
    <w:rsid w:val="00150FD3"/>
    <w:rsid w:val="00170E3B"/>
    <w:rsid w:val="00184428"/>
    <w:rsid w:val="001A248F"/>
    <w:rsid w:val="001A3B5F"/>
    <w:rsid w:val="001A659D"/>
    <w:rsid w:val="001B5CA8"/>
    <w:rsid w:val="001C2EDE"/>
    <w:rsid w:val="001C4490"/>
    <w:rsid w:val="001D2C1A"/>
    <w:rsid w:val="001D3BA2"/>
    <w:rsid w:val="001D44B7"/>
    <w:rsid w:val="001E0075"/>
    <w:rsid w:val="001F1B1F"/>
    <w:rsid w:val="001F2A20"/>
    <w:rsid w:val="001F486F"/>
    <w:rsid w:val="00207DC4"/>
    <w:rsid w:val="0022485E"/>
    <w:rsid w:val="00243A99"/>
    <w:rsid w:val="002476F9"/>
    <w:rsid w:val="00267BE6"/>
    <w:rsid w:val="002934C1"/>
    <w:rsid w:val="0029567C"/>
    <w:rsid w:val="00301B7A"/>
    <w:rsid w:val="00306D59"/>
    <w:rsid w:val="00315ACE"/>
    <w:rsid w:val="0032503A"/>
    <w:rsid w:val="00325EE1"/>
    <w:rsid w:val="003357C0"/>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4BDF"/>
    <w:rsid w:val="004258BA"/>
    <w:rsid w:val="004531C9"/>
    <w:rsid w:val="00457D91"/>
    <w:rsid w:val="00460C31"/>
    <w:rsid w:val="00464E5B"/>
    <w:rsid w:val="0047055A"/>
    <w:rsid w:val="00474450"/>
    <w:rsid w:val="004873E6"/>
    <w:rsid w:val="0049132C"/>
    <w:rsid w:val="004977CF"/>
    <w:rsid w:val="004B15B8"/>
    <w:rsid w:val="004B566C"/>
    <w:rsid w:val="004B7B48"/>
    <w:rsid w:val="004D4AB1"/>
    <w:rsid w:val="004F218A"/>
    <w:rsid w:val="0050334E"/>
    <w:rsid w:val="00505387"/>
    <w:rsid w:val="00512DF7"/>
    <w:rsid w:val="005141E7"/>
    <w:rsid w:val="00517E63"/>
    <w:rsid w:val="00526B0D"/>
    <w:rsid w:val="00541ADF"/>
    <w:rsid w:val="0055346F"/>
    <w:rsid w:val="005579FF"/>
    <w:rsid w:val="005776DD"/>
    <w:rsid w:val="005807F9"/>
    <w:rsid w:val="00582117"/>
    <w:rsid w:val="0058478F"/>
    <w:rsid w:val="00593315"/>
    <w:rsid w:val="005A170D"/>
    <w:rsid w:val="005A6C96"/>
    <w:rsid w:val="005D01C8"/>
    <w:rsid w:val="005D0418"/>
    <w:rsid w:val="005E1D58"/>
    <w:rsid w:val="00610E37"/>
    <w:rsid w:val="006207ED"/>
    <w:rsid w:val="00626BC9"/>
    <w:rsid w:val="006458DF"/>
    <w:rsid w:val="00650D52"/>
    <w:rsid w:val="00654C0F"/>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816FF"/>
    <w:rsid w:val="00783B44"/>
    <w:rsid w:val="00785028"/>
    <w:rsid w:val="007A3A5A"/>
    <w:rsid w:val="007A4370"/>
    <w:rsid w:val="007E1D15"/>
    <w:rsid w:val="007E1DEA"/>
    <w:rsid w:val="007E2202"/>
    <w:rsid w:val="007E50E9"/>
    <w:rsid w:val="00811D1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0A66"/>
    <w:rsid w:val="008C1698"/>
    <w:rsid w:val="008C1A3D"/>
    <w:rsid w:val="008C6DC4"/>
    <w:rsid w:val="008D01C3"/>
    <w:rsid w:val="008D1E13"/>
    <w:rsid w:val="008D6549"/>
    <w:rsid w:val="008D70D2"/>
    <w:rsid w:val="00900AE8"/>
    <w:rsid w:val="00900DAD"/>
    <w:rsid w:val="0091408E"/>
    <w:rsid w:val="009378CA"/>
    <w:rsid w:val="009416CE"/>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62F02"/>
    <w:rsid w:val="00A86AB5"/>
    <w:rsid w:val="00A97226"/>
    <w:rsid w:val="00AA0E64"/>
    <w:rsid w:val="00AA142F"/>
    <w:rsid w:val="00AA53DB"/>
    <w:rsid w:val="00AB239A"/>
    <w:rsid w:val="00AC39FB"/>
    <w:rsid w:val="00AD53C7"/>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2E7"/>
    <w:rsid w:val="00C74DAF"/>
    <w:rsid w:val="00C80116"/>
    <w:rsid w:val="00C87BFC"/>
    <w:rsid w:val="00CC747F"/>
    <w:rsid w:val="00CD5540"/>
    <w:rsid w:val="00CE1ECE"/>
    <w:rsid w:val="00CF5E71"/>
    <w:rsid w:val="00CF7FAC"/>
    <w:rsid w:val="00D122A6"/>
    <w:rsid w:val="00D160C1"/>
    <w:rsid w:val="00D17794"/>
    <w:rsid w:val="00D22398"/>
    <w:rsid w:val="00D325B8"/>
    <w:rsid w:val="00D35E6C"/>
    <w:rsid w:val="00D436CF"/>
    <w:rsid w:val="00D45B2F"/>
    <w:rsid w:val="00D46E88"/>
    <w:rsid w:val="00D60BD6"/>
    <w:rsid w:val="00D613A9"/>
    <w:rsid w:val="00D70D86"/>
    <w:rsid w:val="00D76BA4"/>
    <w:rsid w:val="00D8021D"/>
    <w:rsid w:val="00D82D10"/>
    <w:rsid w:val="00D86784"/>
    <w:rsid w:val="00DA3EF0"/>
    <w:rsid w:val="00DA66EF"/>
    <w:rsid w:val="00DB0441"/>
    <w:rsid w:val="00DE2A08"/>
    <w:rsid w:val="00DE2B4D"/>
    <w:rsid w:val="00E00E44"/>
    <w:rsid w:val="00E049A8"/>
    <w:rsid w:val="00E12ECB"/>
    <w:rsid w:val="00E1451F"/>
    <w:rsid w:val="00E15A72"/>
    <w:rsid w:val="00E15E28"/>
    <w:rsid w:val="00E16577"/>
    <w:rsid w:val="00E36051"/>
    <w:rsid w:val="00E544FA"/>
    <w:rsid w:val="00E54FA9"/>
    <w:rsid w:val="00E5792E"/>
    <w:rsid w:val="00E6077C"/>
    <w:rsid w:val="00E6618E"/>
    <w:rsid w:val="00E72C4C"/>
    <w:rsid w:val="00E77436"/>
    <w:rsid w:val="00E82C8E"/>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CA4"/>
    <w:rsid w:val="00F24DDD"/>
    <w:rsid w:val="00F2770B"/>
    <w:rsid w:val="00F549A3"/>
    <w:rsid w:val="00F55CBF"/>
    <w:rsid w:val="00F62E14"/>
    <w:rsid w:val="00F7233C"/>
    <w:rsid w:val="00F72B10"/>
    <w:rsid w:val="00F77359"/>
    <w:rsid w:val="00F86A73"/>
    <w:rsid w:val="00FA58DA"/>
    <w:rsid w:val="00FC345B"/>
    <w:rsid w:val="00FD2A79"/>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2.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3.xml><?xml version="1.0" encoding="utf-8"?>
<ds:datastoreItem xmlns:ds="http://schemas.openxmlformats.org/officeDocument/2006/customXml" ds:itemID="{65740A69-9665-4BF6-A414-BE1A52D20A4E}">
  <ds:schemaRefs>
    <ds:schemaRef ds:uri="http://schemas.openxmlformats.org/package/2006/metadata/core-properties"/>
    <ds:schemaRef ds:uri="http://purl.org/dc/dcmitype/"/>
    <ds:schemaRef ds:uri="http://purl.org/dc/elements/1.1/"/>
    <ds:schemaRef ds:uri="89a48c40-3d93-469d-b9d4-51d7ced6a166"/>
    <ds:schemaRef ds:uri="dca1a702-c131-4c0a-94d3-ca02808a59d1"/>
    <ds:schemaRef ds:uri="http://www.w3.org/XML/1998/namespace"/>
    <ds:schemaRef ds:uri="http://schemas.microsoft.com/office/2006/documentManagement/types"/>
    <ds:schemaRef ds:uri="http://purl.org/dc/terms/"/>
    <ds:schemaRef ds:uri="http://schemas.microsoft.com/office/infopath/2007/PartnerControl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B55C4204-9A0D-4E55-8043-D386AD3D7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D7FF6E-EB35-4A66-9B3A-CA43CB4F3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41</Pages>
  <Words>6816</Words>
  <Characters>63429</Characters>
  <Application>Microsoft Office Word</Application>
  <DocSecurity>0</DocSecurity>
  <Lines>528</Lines>
  <Paragraphs>140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70105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RAN4#93 JOH, Nokia</cp:lastModifiedBy>
  <cp:revision>14</cp:revision>
  <dcterms:created xsi:type="dcterms:W3CDTF">2019-09-04T07:30:00Z</dcterms:created>
  <dcterms:modified xsi:type="dcterms:W3CDTF">2019-12-02T08:34:00Z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